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C0B8D" w14:textId="1575791C" w:rsidR="00922BF8" w:rsidRPr="005F1315" w:rsidRDefault="008B0837" w:rsidP="005F1315">
      <w:pPr>
        <w:pStyle w:val="berschrift1"/>
      </w:pPr>
      <w:bookmarkStart w:id="0" w:name="_Toc110077755"/>
      <w:bookmarkStart w:id="1" w:name="_Toc486597151"/>
      <w:bookmarkStart w:id="2" w:name="_Toc531782428"/>
      <w:bookmarkStart w:id="3" w:name="_Toc531782697"/>
      <w:bookmarkStart w:id="4" w:name="_Toc531787487"/>
      <w:bookmarkStart w:id="5" w:name="_Ref37495488"/>
      <w:bookmarkStart w:id="6" w:name="AbschnittObjektplanung"/>
      <w:r w:rsidRPr="005F1315">
        <w:t>Angaben zu</w:t>
      </w:r>
      <w:r w:rsidR="00922BF8" w:rsidRPr="005F1315">
        <w:t xml:space="preserve"> </w:t>
      </w:r>
      <w:r w:rsidR="00121688">
        <w:t>vergleichbaren Referenzen</w:t>
      </w:r>
      <w:bookmarkEnd w:id="0"/>
    </w:p>
    <w:p w14:paraId="2AF46689" w14:textId="3AE2FE11" w:rsidR="00A0285F" w:rsidRPr="00FC4C41" w:rsidRDefault="005B1FE2" w:rsidP="00A0285F">
      <w:pPr>
        <w:pStyle w:val="LutE-LvL2-Text"/>
        <w:ind w:left="0"/>
        <w:rPr>
          <w:sz w:val="18"/>
          <w:szCs w:val="18"/>
        </w:rPr>
      </w:pPr>
      <w:r w:rsidRPr="00FC4C41">
        <w:rPr>
          <w:sz w:val="18"/>
          <w:szCs w:val="18"/>
        </w:rPr>
        <w:t xml:space="preserve">Gefordert ist eine </w:t>
      </w:r>
      <w:r w:rsidR="00A0285F" w:rsidRPr="00FC4C41">
        <w:rPr>
          <w:sz w:val="18"/>
          <w:szCs w:val="18"/>
        </w:rPr>
        <w:t xml:space="preserve">Eigenerklärung zu Referenzen des Bieters über mit dem Auftragsgegenstand vergleichbare Leistungen (Angaben </w:t>
      </w:r>
      <w:proofErr w:type="gramStart"/>
      <w:r w:rsidR="00A0285F" w:rsidRPr="00FC4C41">
        <w:rPr>
          <w:sz w:val="18"/>
          <w:szCs w:val="18"/>
        </w:rPr>
        <w:t>zu Klient</w:t>
      </w:r>
      <w:proofErr w:type="gramEnd"/>
      <w:r w:rsidR="00A0285F" w:rsidRPr="00FC4C41">
        <w:rPr>
          <w:sz w:val="18"/>
          <w:szCs w:val="18"/>
        </w:rPr>
        <w:t xml:space="preserve">, Laufzeit, Volumen, Projektleitung, Leistungsinhalt) unter Berücksichtigung der folgenden Anforderungen: </w:t>
      </w:r>
    </w:p>
    <w:p w14:paraId="6260CECC" w14:textId="77777777" w:rsidR="005B1FE2" w:rsidRDefault="005B1FE2">
      <w:pPr>
        <w:spacing w:line="240" w:lineRule="auto"/>
        <w:rPr>
          <w:rStyle w:val="Hervorhebung"/>
          <w:rFonts w:ascii="Univers LT Pro 47 Lt Cn" w:hAnsi="Univers LT Pro 47 Lt Cn"/>
          <w:iCs w:val="0"/>
        </w:rPr>
      </w:pPr>
    </w:p>
    <w:p w14:paraId="5C1E76FF" w14:textId="1373D2FC" w:rsidR="005B1FE2" w:rsidRDefault="005B1FE2" w:rsidP="005B1FE2">
      <w:pPr>
        <w:spacing w:before="60"/>
        <w:jc w:val="both"/>
        <w:rPr>
          <w:rFonts w:ascii="Frutiger LT 47 LightCn" w:eastAsia="Times New Roman" w:hAnsi="Frutiger LT 47 LightCn" w:cs="Times New Roman"/>
          <w:szCs w:val="22"/>
          <w:lang w:bidi="ar-SA"/>
        </w:rPr>
      </w:pPr>
      <w:r>
        <w:rPr>
          <w:b/>
          <w:szCs w:val="22"/>
          <w:u w:val="single"/>
        </w:rPr>
        <w:t xml:space="preserve">Die nachstehend geforderten Angaben </w:t>
      </w:r>
      <w:proofErr w:type="gramStart"/>
      <w:r w:rsidR="00A64B27">
        <w:rPr>
          <w:b/>
          <w:szCs w:val="22"/>
          <w:u w:val="single"/>
        </w:rPr>
        <w:t>je angegebener Referenz</w:t>
      </w:r>
      <w:proofErr w:type="gramEnd"/>
      <w:r w:rsidR="00A64B27">
        <w:rPr>
          <w:b/>
          <w:szCs w:val="22"/>
          <w:u w:val="single"/>
        </w:rPr>
        <w:t xml:space="preserve"> </w:t>
      </w:r>
      <w:r>
        <w:rPr>
          <w:b/>
          <w:szCs w:val="22"/>
          <w:u w:val="single"/>
        </w:rPr>
        <w:t>sind vollständig zu machen</w:t>
      </w:r>
      <w:r>
        <w:rPr>
          <w:szCs w:val="22"/>
        </w:rPr>
        <w:t>.</w:t>
      </w:r>
      <w:r w:rsidR="00A64B27">
        <w:rPr>
          <w:szCs w:val="22"/>
        </w:rPr>
        <w:t xml:space="preserve"> Es können bis zu sechs Referenzen </w:t>
      </w:r>
      <w:r w:rsidR="00215872">
        <w:rPr>
          <w:szCs w:val="22"/>
        </w:rPr>
        <w:t>eingereicht</w:t>
      </w:r>
      <w:r w:rsidR="00A64B27">
        <w:rPr>
          <w:szCs w:val="22"/>
        </w:rPr>
        <w:t xml:space="preserve"> werden.</w:t>
      </w:r>
    </w:p>
    <w:p w14:paraId="17C7F8D2" w14:textId="77777777" w:rsidR="005B1FE2" w:rsidRDefault="005B1FE2" w:rsidP="005B1FE2">
      <w:pPr>
        <w:spacing w:before="60"/>
        <w:jc w:val="both"/>
        <w:rPr>
          <w:b/>
          <w:noProof/>
          <w:sz w:val="28"/>
          <w:szCs w:val="28"/>
        </w:rPr>
      </w:pPr>
    </w:p>
    <w:p w14:paraId="6DA14C87" w14:textId="77777777" w:rsidR="005B1FE2" w:rsidRDefault="005B1FE2" w:rsidP="005B1FE2">
      <w:pPr>
        <w:spacing w:before="60"/>
        <w:jc w:val="both"/>
        <w:rPr>
          <w:b/>
          <w:bCs/>
          <w:noProof/>
          <w:sz w:val="28"/>
          <w:szCs w:val="28"/>
        </w:rPr>
      </w:pPr>
      <w:r w:rsidRPr="00A27397">
        <w:rPr>
          <w:b/>
          <w:bCs/>
          <w:noProof/>
          <w:szCs w:val="22"/>
        </w:rPr>
        <w:t>Angabe des Firmennamen:</w:t>
      </w:r>
      <w:r w:rsidRPr="00A27397">
        <w:rPr>
          <w:b/>
          <w:noProof/>
          <w:szCs w:val="22"/>
        </w:rPr>
        <w:tab/>
      </w:r>
      <w:r>
        <w:rPr>
          <w:b/>
          <w:noProof/>
          <w:sz w:val="28"/>
          <w:szCs w:val="28"/>
        </w:rPr>
        <w:tab/>
      </w:r>
      <w:sdt>
        <w:sdtPr>
          <w:rPr>
            <w:szCs w:val="22"/>
          </w:rPr>
          <w:id w:val="402270029"/>
          <w:placeholder>
            <w:docPart w:val="E1511B2545F542F2BAB03436A4D365D3"/>
          </w:placeholder>
        </w:sdtPr>
        <w:sdtEndPr/>
        <w:sdtContent>
          <w:sdt>
            <w:sdtPr>
              <w:rPr>
                <w:sz w:val="20"/>
              </w:rPr>
              <w:id w:val="-1763292711"/>
              <w:placeholder>
                <w:docPart w:val="A0DB610F41624951BF2691105A8ED816"/>
              </w:placeholder>
              <w:showingPlcHdr/>
            </w:sdtPr>
            <w:sdtEndPr/>
            <w:sdtContent>
              <w:r>
                <w:rPr>
                  <w:rStyle w:val="Platzhaltertext"/>
                  <w:b/>
                  <w:u w:val="single"/>
                </w:rPr>
                <w:t>Klicken oder tippen Sie hier, um Text einzugeben.</w:t>
              </w:r>
            </w:sdtContent>
          </w:sdt>
        </w:sdtContent>
      </w:sdt>
    </w:p>
    <w:p w14:paraId="6001D8BE" w14:textId="77777777" w:rsidR="005B1FE2" w:rsidRDefault="005B1FE2" w:rsidP="005B1FE2">
      <w:pPr>
        <w:spacing w:before="60"/>
        <w:jc w:val="both"/>
        <w:rPr>
          <w:b/>
          <w:noProof/>
          <w:sz w:val="28"/>
          <w:szCs w:val="28"/>
        </w:rPr>
      </w:pPr>
    </w:p>
    <w:p w14:paraId="41E4DB0C" w14:textId="77777777" w:rsidR="005B1FE2" w:rsidRDefault="005B1FE2" w:rsidP="005B1FE2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</w:rPr>
        <w:t>Referenz 1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4"/>
        <w:gridCol w:w="6286"/>
      </w:tblGrid>
      <w:tr w:rsidR="005B1FE2" w14:paraId="36AC85B7" w14:textId="77777777" w:rsidTr="005D1D48">
        <w:tc>
          <w:tcPr>
            <w:tcW w:w="3064" w:type="dxa"/>
            <w:hideMark/>
          </w:tcPr>
          <w:p w14:paraId="03B43607" w14:textId="77777777" w:rsidR="005B1FE2" w:rsidRDefault="005B1FE2">
            <w:pPr>
              <w:spacing w:line="360" w:lineRule="auto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Name und Anschrift:</w:t>
            </w:r>
          </w:p>
        </w:tc>
        <w:tc>
          <w:tcPr>
            <w:tcW w:w="6286" w:type="dxa"/>
            <w:hideMark/>
          </w:tcPr>
          <w:p w14:paraId="338955C7" w14:textId="77777777" w:rsidR="005B1FE2" w:rsidRDefault="00B02F10">
            <w:pPr>
              <w:spacing w:line="360" w:lineRule="auto"/>
              <w:rPr>
                <w:lang w:eastAsia="ja-JP"/>
              </w:rPr>
            </w:pPr>
            <w:sdt>
              <w:sdtPr>
                <w:rPr>
                  <w:lang w:eastAsia="ja-JP"/>
                </w:rPr>
                <w:id w:val="1279535259"/>
                <w:placeholder>
                  <w:docPart w:val="455FD70E177947B38A5DFB6CB486F702"/>
                </w:placeholder>
                <w:showingPlcHdr/>
              </w:sdtPr>
              <w:sdtEndPr/>
              <w:sdtContent>
                <w:r w:rsidR="005B1FE2">
                  <w:rPr>
                    <w:rStyle w:val="Platzhaltertext"/>
                    <w:u w:val="single"/>
                    <w:lang w:eastAsia="ja-JP"/>
                  </w:rPr>
                  <w:t>Klicken oder tippen Sie hier, um Text einzugeben.</w:t>
                </w:r>
              </w:sdtContent>
            </w:sdt>
          </w:p>
        </w:tc>
      </w:tr>
      <w:tr w:rsidR="005B1FE2" w14:paraId="5A518930" w14:textId="77777777" w:rsidTr="005D1D48">
        <w:tc>
          <w:tcPr>
            <w:tcW w:w="3064" w:type="dxa"/>
            <w:hideMark/>
          </w:tcPr>
          <w:p w14:paraId="13928FD4" w14:textId="77777777" w:rsidR="005B1FE2" w:rsidRDefault="005B1FE2">
            <w:pPr>
              <w:spacing w:line="360" w:lineRule="auto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Ansprechpartner (Name/Tel.):</w:t>
            </w:r>
          </w:p>
        </w:tc>
        <w:tc>
          <w:tcPr>
            <w:tcW w:w="6286" w:type="dxa"/>
            <w:hideMark/>
          </w:tcPr>
          <w:p w14:paraId="78A48364" w14:textId="77777777" w:rsidR="005B1FE2" w:rsidRDefault="00B02F10">
            <w:pPr>
              <w:spacing w:line="360" w:lineRule="auto"/>
              <w:rPr>
                <w:lang w:eastAsia="ja-JP"/>
              </w:rPr>
            </w:pPr>
            <w:sdt>
              <w:sdtPr>
                <w:rPr>
                  <w:lang w:eastAsia="ja-JP"/>
                </w:rPr>
                <w:id w:val="-1292127135"/>
                <w:placeholder>
                  <w:docPart w:val="3F8C18C45D734F6A95442F6BA6DD9A1A"/>
                </w:placeholder>
                <w:showingPlcHdr/>
              </w:sdtPr>
              <w:sdtEndPr/>
              <w:sdtContent>
                <w:r w:rsidR="005B1FE2">
                  <w:rPr>
                    <w:rStyle w:val="Platzhaltertext"/>
                    <w:u w:val="single"/>
                    <w:lang w:eastAsia="ja-JP"/>
                  </w:rPr>
                  <w:t>Klicken oder tippen Sie hier, um Text einzugeben.</w:t>
                </w:r>
              </w:sdtContent>
            </w:sdt>
          </w:p>
        </w:tc>
      </w:tr>
      <w:tr w:rsidR="005B1FE2" w14:paraId="14E1B003" w14:textId="77777777" w:rsidTr="005D1D48">
        <w:tc>
          <w:tcPr>
            <w:tcW w:w="3064" w:type="dxa"/>
            <w:hideMark/>
          </w:tcPr>
          <w:p w14:paraId="0508EC01" w14:textId="4C614137" w:rsidR="005B1FE2" w:rsidRDefault="005B1FE2">
            <w:pPr>
              <w:spacing w:line="360" w:lineRule="auto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Projektbeschreibung</w:t>
            </w:r>
            <w:r w:rsidR="001E5D14">
              <w:rPr>
                <w:sz w:val="22"/>
                <w:szCs w:val="22"/>
                <w:lang w:eastAsia="ja-JP"/>
              </w:rPr>
              <w:t>/Leistungsinhalt</w:t>
            </w:r>
            <w:r w:rsidR="00D1553D">
              <w:rPr>
                <w:sz w:val="22"/>
                <w:szCs w:val="22"/>
                <w:lang w:eastAsia="ja-JP"/>
              </w:rPr>
              <w:t xml:space="preserve"> </w:t>
            </w:r>
            <w:r w:rsidR="00D1553D" w:rsidRPr="00D1553D">
              <w:rPr>
                <w:sz w:val="22"/>
                <w:szCs w:val="22"/>
                <w:lang w:eastAsia="ja-JP"/>
              </w:rPr>
              <w:t xml:space="preserve">(Prozesskammern, Transfer-systeme, </w:t>
            </w:r>
            <w:proofErr w:type="spellStart"/>
            <w:r w:rsidR="00D1553D" w:rsidRPr="00D1553D">
              <w:rPr>
                <w:sz w:val="22"/>
                <w:szCs w:val="22"/>
                <w:lang w:eastAsia="ja-JP"/>
              </w:rPr>
              <w:t>Probenvorbehand-lung</w:t>
            </w:r>
            <w:proofErr w:type="spellEnd"/>
            <w:r w:rsidR="00D1553D" w:rsidRPr="00D1553D">
              <w:rPr>
                <w:sz w:val="22"/>
                <w:szCs w:val="22"/>
                <w:lang w:eastAsia="ja-JP"/>
              </w:rPr>
              <w:t>):</w:t>
            </w:r>
          </w:p>
        </w:tc>
        <w:tc>
          <w:tcPr>
            <w:tcW w:w="6286" w:type="dxa"/>
          </w:tcPr>
          <w:p w14:paraId="4252959D" w14:textId="77777777" w:rsidR="005B1FE2" w:rsidRDefault="00B02F10">
            <w:pPr>
              <w:spacing w:line="360" w:lineRule="auto"/>
              <w:rPr>
                <w:lang w:eastAsia="ja-JP"/>
              </w:rPr>
            </w:pPr>
            <w:sdt>
              <w:sdtPr>
                <w:rPr>
                  <w:lang w:eastAsia="ja-JP"/>
                </w:rPr>
                <w:id w:val="1803806796"/>
                <w:placeholder>
                  <w:docPart w:val="88DC66AD5AAE45BCB072346B73D64FE2"/>
                </w:placeholder>
                <w:showingPlcHdr/>
              </w:sdtPr>
              <w:sdtEndPr/>
              <w:sdtContent>
                <w:r w:rsidR="005B1FE2">
                  <w:rPr>
                    <w:rStyle w:val="Platzhaltertext"/>
                    <w:u w:val="single"/>
                    <w:lang w:eastAsia="ja-JP"/>
                  </w:rPr>
                  <w:t>Klicken oder tippen Sie hier, um Text einzugeben.</w:t>
                </w:r>
              </w:sdtContent>
            </w:sdt>
          </w:p>
          <w:p w14:paraId="75428B2A" w14:textId="77777777" w:rsidR="005B1FE2" w:rsidRDefault="005B1FE2">
            <w:pPr>
              <w:spacing w:line="360" w:lineRule="auto"/>
              <w:rPr>
                <w:rFonts w:cs="Times New Roman"/>
                <w:lang w:eastAsia="ja-JP"/>
              </w:rPr>
            </w:pPr>
          </w:p>
        </w:tc>
      </w:tr>
      <w:tr w:rsidR="005B1FE2" w14:paraId="5C569C1C" w14:textId="77777777" w:rsidTr="005D1D48">
        <w:tc>
          <w:tcPr>
            <w:tcW w:w="3064" w:type="dxa"/>
            <w:hideMark/>
          </w:tcPr>
          <w:p w14:paraId="312A3058" w14:textId="55EC913F" w:rsidR="005B1FE2" w:rsidRDefault="005B1FE2">
            <w:pPr>
              <w:spacing w:line="360" w:lineRule="auto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Zeitpunkt der Leistungserbringung</w:t>
            </w:r>
            <w:r w:rsidR="001E5D14">
              <w:rPr>
                <w:sz w:val="22"/>
                <w:szCs w:val="22"/>
                <w:lang w:eastAsia="ja-JP"/>
              </w:rPr>
              <w:t xml:space="preserve"> (Laufzeit)</w:t>
            </w:r>
            <w:r>
              <w:rPr>
                <w:sz w:val="22"/>
                <w:szCs w:val="22"/>
                <w:lang w:eastAsia="ja-JP"/>
              </w:rPr>
              <w:t>:</w:t>
            </w:r>
          </w:p>
        </w:tc>
        <w:tc>
          <w:tcPr>
            <w:tcW w:w="6286" w:type="dxa"/>
            <w:hideMark/>
          </w:tcPr>
          <w:p w14:paraId="3A8D5DDC" w14:textId="77777777" w:rsidR="005B1FE2" w:rsidRDefault="00B02F10">
            <w:pPr>
              <w:spacing w:line="360" w:lineRule="auto"/>
              <w:rPr>
                <w:lang w:eastAsia="ja-JP"/>
              </w:rPr>
            </w:pPr>
            <w:sdt>
              <w:sdtPr>
                <w:rPr>
                  <w:szCs w:val="22"/>
                  <w:lang w:eastAsia="ja-JP"/>
                </w:rPr>
                <w:id w:val="1287388834"/>
                <w:placeholder>
                  <w:docPart w:val="B9D75EF72D65471AAAD3F5EEA1D0F5C8"/>
                </w:placeholder>
                <w:showingPlcHdr/>
              </w:sdtPr>
              <w:sdtEndPr/>
              <w:sdtContent>
                <w:r w:rsidR="005B1FE2">
                  <w:rPr>
                    <w:rStyle w:val="Platzhaltertext"/>
                    <w:rFonts w:eastAsiaTheme="minorHAnsi"/>
                    <w:u w:val="single"/>
                    <w:lang w:eastAsia="ja-JP"/>
                  </w:rPr>
                  <w:t>Klicken oder tippen Sie hier, um Zahl eingeben.</w:t>
                </w:r>
              </w:sdtContent>
            </w:sdt>
          </w:p>
        </w:tc>
      </w:tr>
      <w:tr w:rsidR="005D1D48" w14:paraId="59836D35" w14:textId="77777777" w:rsidTr="005D1D48">
        <w:tc>
          <w:tcPr>
            <w:tcW w:w="3064" w:type="dxa"/>
          </w:tcPr>
          <w:p w14:paraId="78ED6182" w14:textId="77777777" w:rsidR="005D1D48" w:rsidRDefault="005D1D48">
            <w:pPr>
              <w:spacing w:line="360" w:lineRule="auto"/>
              <w:rPr>
                <w:szCs w:val="22"/>
                <w:lang w:eastAsia="ja-JP"/>
              </w:rPr>
            </w:pPr>
          </w:p>
        </w:tc>
        <w:tc>
          <w:tcPr>
            <w:tcW w:w="6286" w:type="dxa"/>
          </w:tcPr>
          <w:p w14:paraId="45C2B415" w14:textId="77777777" w:rsidR="005D1D48" w:rsidRDefault="005D1D48">
            <w:pPr>
              <w:spacing w:line="360" w:lineRule="auto"/>
              <w:rPr>
                <w:szCs w:val="22"/>
                <w:lang w:eastAsia="ja-JP"/>
              </w:rPr>
            </w:pPr>
          </w:p>
        </w:tc>
      </w:tr>
      <w:tr w:rsidR="005D1D48" w14:paraId="58A89763" w14:textId="77777777" w:rsidTr="005D1D48">
        <w:tc>
          <w:tcPr>
            <w:tcW w:w="3064" w:type="dxa"/>
            <w:hideMark/>
          </w:tcPr>
          <w:p w14:paraId="44A8AB16" w14:textId="228CA5C6" w:rsidR="005D1D48" w:rsidRDefault="005D1D48" w:rsidP="00DB5A20">
            <w:pPr>
              <w:spacing w:line="360" w:lineRule="auto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Auftragswert (brutto):</w:t>
            </w:r>
          </w:p>
        </w:tc>
        <w:tc>
          <w:tcPr>
            <w:tcW w:w="6286" w:type="dxa"/>
            <w:hideMark/>
          </w:tcPr>
          <w:p w14:paraId="15B8412A" w14:textId="77777777" w:rsidR="005D1D48" w:rsidRDefault="00B02F10" w:rsidP="00DB5A20">
            <w:pPr>
              <w:spacing w:line="360" w:lineRule="auto"/>
              <w:rPr>
                <w:lang w:eastAsia="ja-JP"/>
              </w:rPr>
            </w:pPr>
            <w:sdt>
              <w:sdtPr>
                <w:rPr>
                  <w:szCs w:val="22"/>
                  <w:lang w:eastAsia="ja-JP"/>
                </w:rPr>
                <w:id w:val="-548613653"/>
                <w:placeholder>
                  <w:docPart w:val="868628DE598345F59A762AFFEFFA00CA"/>
                </w:placeholder>
                <w:showingPlcHdr/>
              </w:sdtPr>
              <w:sdtEndPr/>
              <w:sdtContent>
                <w:r w:rsidR="005D1D48">
                  <w:rPr>
                    <w:rStyle w:val="Platzhaltertext"/>
                    <w:rFonts w:eastAsiaTheme="minorHAnsi"/>
                    <w:u w:val="single"/>
                    <w:lang w:eastAsia="ja-JP"/>
                  </w:rPr>
                  <w:t>Klicken oder tippen Sie hier, um Zahl eingeben.</w:t>
                </w:r>
              </w:sdtContent>
            </w:sdt>
          </w:p>
        </w:tc>
      </w:tr>
      <w:tr w:rsidR="005B1FE2" w14:paraId="415D9C25" w14:textId="77777777" w:rsidTr="005D1D48">
        <w:tc>
          <w:tcPr>
            <w:tcW w:w="3064" w:type="dxa"/>
            <w:hideMark/>
          </w:tcPr>
          <w:p w14:paraId="01AFBA30" w14:textId="4070BC74" w:rsidR="005B1FE2" w:rsidRDefault="005B1FE2">
            <w:pPr>
              <w:spacing w:line="360" w:lineRule="auto"/>
              <w:rPr>
                <w:rFonts w:cs="Times New Roman"/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Referenzprojekt für:</w:t>
            </w:r>
          </w:p>
        </w:tc>
        <w:tc>
          <w:tcPr>
            <w:tcW w:w="6286" w:type="dxa"/>
          </w:tcPr>
          <w:p w14:paraId="4D867903" w14:textId="21270E95" w:rsidR="005B1FE2" w:rsidRDefault="00B02F10">
            <w:pPr>
              <w:spacing w:line="360" w:lineRule="auto"/>
              <w:rPr>
                <w:sz w:val="22"/>
                <w:szCs w:val="22"/>
                <w:lang w:eastAsia="ja-JP"/>
              </w:rPr>
            </w:pPr>
            <w:sdt>
              <w:sdtPr>
                <w:rPr>
                  <w:szCs w:val="22"/>
                  <w:lang w:eastAsia="ja-JP"/>
                </w:rPr>
                <w:id w:val="764269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1FE2">
                  <w:rPr>
                    <w:rFonts w:ascii="MS Gothic" w:eastAsia="MS Gothic" w:hAnsi="MS Gothic" w:hint="eastAsia"/>
                    <w:sz w:val="22"/>
                    <w:szCs w:val="22"/>
                    <w:lang w:eastAsia="ja-JP"/>
                  </w:rPr>
                  <w:t>☐</w:t>
                </w:r>
              </w:sdtContent>
            </w:sdt>
            <w:r w:rsidR="005B1FE2">
              <w:rPr>
                <w:sz w:val="22"/>
                <w:szCs w:val="22"/>
                <w:lang w:eastAsia="ja-JP"/>
              </w:rPr>
              <w:t xml:space="preserve"> </w:t>
            </w:r>
            <w:r w:rsidR="00E82225">
              <w:rPr>
                <w:sz w:val="22"/>
                <w:szCs w:val="22"/>
                <w:lang w:eastAsia="ja-JP"/>
              </w:rPr>
              <w:t xml:space="preserve">Hochschule </w:t>
            </w:r>
          </w:p>
          <w:p w14:paraId="305DED2F" w14:textId="050CFFB5" w:rsidR="005B1FE2" w:rsidRDefault="00B02F10">
            <w:pPr>
              <w:spacing w:line="360" w:lineRule="auto"/>
              <w:rPr>
                <w:sz w:val="22"/>
                <w:szCs w:val="22"/>
                <w:lang w:eastAsia="ja-JP"/>
              </w:rPr>
            </w:pPr>
            <w:sdt>
              <w:sdtPr>
                <w:rPr>
                  <w:szCs w:val="22"/>
                  <w:lang w:eastAsia="ja-JP"/>
                </w:rPr>
                <w:id w:val="2023899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2225">
                  <w:rPr>
                    <w:rFonts w:ascii="MS Gothic" w:eastAsia="MS Gothic" w:hAnsi="MS Gothic" w:hint="eastAsia"/>
                    <w:sz w:val="22"/>
                    <w:szCs w:val="22"/>
                    <w:lang w:eastAsia="ja-JP"/>
                  </w:rPr>
                  <w:t>☐</w:t>
                </w:r>
              </w:sdtContent>
            </w:sdt>
            <w:r w:rsidR="00E82225">
              <w:rPr>
                <w:sz w:val="22"/>
                <w:szCs w:val="22"/>
                <w:lang w:eastAsia="ja-JP"/>
              </w:rPr>
              <w:t xml:space="preserve"> Anderer </w:t>
            </w:r>
            <w:r w:rsidR="00215872">
              <w:rPr>
                <w:sz w:val="22"/>
                <w:szCs w:val="22"/>
                <w:lang w:eastAsia="ja-JP"/>
              </w:rPr>
              <w:t xml:space="preserve">öffentlicher </w:t>
            </w:r>
            <w:r w:rsidR="00E82225">
              <w:rPr>
                <w:sz w:val="22"/>
                <w:szCs w:val="22"/>
                <w:lang w:eastAsia="ja-JP"/>
              </w:rPr>
              <w:t xml:space="preserve">Auftraggeber </w:t>
            </w:r>
          </w:p>
          <w:p w14:paraId="33B7DE69" w14:textId="32EA2FB1" w:rsidR="00215872" w:rsidRDefault="00B02F10" w:rsidP="00215872">
            <w:pPr>
              <w:spacing w:line="360" w:lineRule="auto"/>
              <w:rPr>
                <w:sz w:val="22"/>
                <w:szCs w:val="22"/>
                <w:lang w:eastAsia="ja-JP"/>
              </w:rPr>
            </w:pPr>
            <w:sdt>
              <w:sdtPr>
                <w:rPr>
                  <w:szCs w:val="22"/>
                  <w:lang w:eastAsia="ja-JP"/>
                </w:rPr>
                <w:id w:val="-1788892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5872">
                  <w:rPr>
                    <w:rFonts w:ascii="MS Gothic" w:eastAsia="MS Gothic" w:hAnsi="MS Gothic" w:hint="eastAsia"/>
                    <w:sz w:val="22"/>
                    <w:szCs w:val="22"/>
                    <w:lang w:eastAsia="ja-JP"/>
                  </w:rPr>
                  <w:t>☐</w:t>
                </w:r>
              </w:sdtContent>
            </w:sdt>
            <w:r w:rsidR="00215872">
              <w:rPr>
                <w:sz w:val="22"/>
                <w:szCs w:val="22"/>
                <w:lang w:eastAsia="ja-JP"/>
              </w:rPr>
              <w:t xml:space="preserve"> Auftraggeber aus der Privatwirtschaft </w:t>
            </w:r>
          </w:p>
          <w:p w14:paraId="31D52CED" w14:textId="77777777" w:rsidR="00215872" w:rsidRDefault="00215872">
            <w:pPr>
              <w:spacing w:line="360" w:lineRule="auto"/>
              <w:rPr>
                <w:sz w:val="22"/>
                <w:szCs w:val="22"/>
                <w:lang w:eastAsia="ja-JP"/>
              </w:rPr>
            </w:pPr>
          </w:p>
          <w:p w14:paraId="547C588B" w14:textId="213D2970" w:rsidR="001E5D14" w:rsidRDefault="001E5D14">
            <w:pPr>
              <w:spacing w:line="360" w:lineRule="auto"/>
              <w:rPr>
                <w:sz w:val="22"/>
                <w:szCs w:val="22"/>
                <w:lang w:eastAsia="ja-JP"/>
              </w:rPr>
            </w:pPr>
          </w:p>
        </w:tc>
      </w:tr>
    </w:tbl>
    <w:p w14:paraId="438F8D41" w14:textId="77777777" w:rsidR="005B1FE2" w:rsidRDefault="005B1FE2">
      <w:pPr>
        <w:spacing w:line="240" w:lineRule="auto"/>
        <w:rPr>
          <w:rStyle w:val="Hervorhebung"/>
          <w:rFonts w:ascii="Univers LT Pro 47 Lt Cn" w:hAnsi="Univers LT Pro 47 Lt Cn"/>
          <w:iCs w:val="0"/>
        </w:rPr>
      </w:pPr>
    </w:p>
    <w:p w14:paraId="38996AAF" w14:textId="391788FB" w:rsidR="00FC4C41" w:rsidRDefault="00FC4C41" w:rsidP="00FC4C41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</w:rPr>
        <w:t xml:space="preserve">Referenz </w:t>
      </w:r>
      <w:r w:rsidR="00A64B27">
        <w:rPr>
          <w:b/>
          <w:bCs/>
        </w:rPr>
        <w:t>2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4"/>
        <w:gridCol w:w="6286"/>
      </w:tblGrid>
      <w:tr w:rsidR="00FC4C41" w14:paraId="4B8D1716" w14:textId="77777777" w:rsidTr="00DB5A20">
        <w:tc>
          <w:tcPr>
            <w:tcW w:w="3064" w:type="dxa"/>
            <w:hideMark/>
          </w:tcPr>
          <w:p w14:paraId="709E83A7" w14:textId="77777777" w:rsidR="00FC4C41" w:rsidRDefault="00FC4C41" w:rsidP="00DB5A20">
            <w:pPr>
              <w:spacing w:line="360" w:lineRule="auto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Name und Anschrift:</w:t>
            </w:r>
          </w:p>
        </w:tc>
        <w:tc>
          <w:tcPr>
            <w:tcW w:w="6286" w:type="dxa"/>
            <w:hideMark/>
          </w:tcPr>
          <w:p w14:paraId="0C2D93D5" w14:textId="77777777" w:rsidR="00FC4C41" w:rsidRDefault="00B02F10" w:rsidP="00DB5A20">
            <w:pPr>
              <w:spacing w:line="360" w:lineRule="auto"/>
              <w:rPr>
                <w:lang w:eastAsia="ja-JP"/>
              </w:rPr>
            </w:pPr>
            <w:sdt>
              <w:sdtPr>
                <w:rPr>
                  <w:lang w:eastAsia="ja-JP"/>
                </w:rPr>
                <w:id w:val="1120261044"/>
                <w:placeholder>
                  <w:docPart w:val="7ACD9412308042D88CA2DC867C9F01CF"/>
                </w:placeholder>
                <w:showingPlcHdr/>
              </w:sdtPr>
              <w:sdtEndPr/>
              <w:sdtContent>
                <w:r w:rsidR="00FC4C41">
                  <w:rPr>
                    <w:rStyle w:val="Platzhaltertext"/>
                    <w:u w:val="single"/>
                    <w:lang w:eastAsia="ja-JP"/>
                  </w:rPr>
                  <w:t>Klicken oder tippen Sie hier, um Text einzugeben.</w:t>
                </w:r>
              </w:sdtContent>
            </w:sdt>
          </w:p>
        </w:tc>
      </w:tr>
      <w:tr w:rsidR="00FC4C41" w14:paraId="0A927F98" w14:textId="77777777" w:rsidTr="00DB5A20">
        <w:tc>
          <w:tcPr>
            <w:tcW w:w="3064" w:type="dxa"/>
            <w:hideMark/>
          </w:tcPr>
          <w:p w14:paraId="7EBB967B" w14:textId="77777777" w:rsidR="00FC4C41" w:rsidRDefault="00FC4C41" w:rsidP="00DB5A20">
            <w:pPr>
              <w:spacing w:line="360" w:lineRule="auto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Ansprechpartner (Name/Tel.):</w:t>
            </w:r>
          </w:p>
        </w:tc>
        <w:tc>
          <w:tcPr>
            <w:tcW w:w="6286" w:type="dxa"/>
            <w:hideMark/>
          </w:tcPr>
          <w:p w14:paraId="7D88F7AC" w14:textId="77777777" w:rsidR="00FC4C41" w:rsidRDefault="00B02F10" w:rsidP="00DB5A20">
            <w:pPr>
              <w:spacing w:line="360" w:lineRule="auto"/>
              <w:rPr>
                <w:lang w:eastAsia="ja-JP"/>
              </w:rPr>
            </w:pPr>
            <w:sdt>
              <w:sdtPr>
                <w:rPr>
                  <w:lang w:eastAsia="ja-JP"/>
                </w:rPr>
                <w:id w:val="365569063"/>
                <w:placeholder>
                  <w:docPart w:val="7EDC9C06DEAC4C7A8D9D38FCDDC0988E"/>
                </w:placeholder>
                <w:showingPlcHdr/>
              </w:sdtPr>
              <w:sdtEndPr/>
              <w:sdtContent>
                <w:r w:rsidR="00FC4C41">
                  <w:rPr>
                    <w:rStyle w:val="Platzhaltertext"/>
                    <w:u w:val="single"/>
                    <w:lang w:eastAsia="ja-JP"/>
                  </w:rPr>
                  <w:t>Klicken oder tippen Sie hier, um Text einzugeben.</w:t>
                </w:r>
              </w:sdtContent>
            </w:sdt>
          </w:p>
        </w:tc>
      </w:tr>
      <w:tr w:rsidR="00FC4C41" w14:paraId="0BD2C156" w14:textId="77777777" w:rsidTr="00DB5A20">
        <w:tc>
          <w:tcPr>
            <w:tcW w:w="3064" w:type="dxa"/>
            <w:hideMark/>
          </w:tcPr>
          <w:p w14:paraId="3135924E" w14:textId="78CBCB31" w:rsidR="00FC4C41" w:rsidRDefault="00FC4C41" w:rsidP="00DB5A20">
            <w:pPr>
              <w:spacing w:line="360" w:lineRule="auto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lastRenderedPageBreak/>
              <w:t>Projektbeschreibung/</w:t>
            </w:r>
            <w:proofErr w:type="gramStart"/>
            <w:r>
              <w:rPr>
                <w:sz w:val="22"/>
                <w:szCs w:val="22"/>
                <w:lang w:eastAsia="ja-JP"/>
              </w:rPr>
              <w:t>Leistungsinhalt</w:t>
            </w:r>
            <w:r w:rsidR="00D1553D" w:rsidRPr="00D1553D">
              <w:rPr>
                <w:sz w:val="22"/>
                <w:szCs w:val="22"/>
                <w:lang w:eastAsia="ja-JP"/>
              </w:rPr>
              <w:t>(</w:t>
            </w:r>
            <w:proofErr w:type="gramEnd"/>
            <w:r w:rsidR="00D1553D" w:rsidRPr="00D1553D">
              <w:rPr>
                <w:sz w:val="22"/>
                <w:szCs w:val="22"/>
                <w:lang w:eastAsia="ja-JP"/>
              </w:rPr>
              <w:t>Prozesskammern, Transfer-systeme, Probenvorbehandlung)</w:t>
            </w:r>
            <w:r>
              <w:rPr>
                <w:sz w:val="22"/>
                <w:szCs w:val="22"/>
                <w:lang w:eastAsia="ja-JP"/>
              </w:rPr>
              <w:t>:</w:t>
            </w:r>
          </w:p>
        </w:tc>
        <w:tc>
          <w:tcPr>
            <w:tcW w:w="6286" w:type="dxa"/>
          </w:tcPr>
          <w:p w14:paraId="6F3A9AFE" w14:textId="77777777" w:rsidR="00FC4C41" w:rsidRDefault="00B02F10" w:rsidP="00DB5A20">
            <w:pPr>
              <w:spacing w:line="360" w:lineRule="auto"/>
              <w:rPr>
                <w:lang w:eastAsia="ja-JP"/>
              </w:rPr>
            </w:pPr>
            <w:sdt>
              <w:sdtPr>
                <w:rPr>
                  <w:lang w:eastAsia="ja-JP"/>
                </w:rPr>
                <w:id w:val="1284538633"/>
                <w:placeholder>
                  <w:docPart w:val="0135D21057784D33A159153A6F1B1C8B"/>
                </w:placeholder>
                <w:showingPlcHdr/>
              </w:sdtPr>
              <w:sdtEndPr/>
              <w:sdtContent>
                <w:r w:rsidR="00FC4C41">
                  <w:rPr>
                    <w:rStyle w:val="Platzhaltertext"/>
                    <w:u w:val="single"/>
                    <w:lang w:eastAsia="ja-JP"/>
                  </w:rPr>
                  <w:t>Klicken oder tippen Sie hier, um Text einzugeben.</w:t>
                </w:r>
              </w:sdtContent>
            </w:sdt>
          </w:p>
          <w:p w14:paraId="3658E840" w14:textId="77777777" w:rsidR="00FC4C41" w:rsidRDefault="00FC4C41" w:rsidP="00DB5A20">
            <w:pPr>
              <w:spacing w:line="360" w:lineRule="auto"/>
              <w:rPr>
                <w:rFonts w:cs="Times New Roman"/>
                <w:lang w:eastAsia="ja-JP"/>
              </w:rPr>
            </w:pPr>
          </w:p>
        </w:tc>
      </w:tr>
      <w:tr w:rsidR="00FC4C41" w14:paraId="3EA4475B" w14:textId="77777777" w:rsidTr="00DB5A20">
        <w:tc>
          <w:tcPr>
            <w:tcW w:w="3064" w:type="dxa"/>
            <w:hideMark/>
          </w:tcPr>
          <w:p w14:paraId="2F4FAACE" w14:textId="77777777" w:rsidR="00FC4C41" w:rsidRDefault="00FC4C41" w:rsidP="00DB5A20">
            <w:pPr>
              <w:spacing w:line="360" w:lineRule="auto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Zeitpunkt der Leistungserbringung (Laufzeit):</w:t>
            </w:r>
          </w:p>
        </w:tc>
        <w:tc>
          <w:tcPr>
            <w:tcW w:w="6286" w:type="dxa"/>
            <w:hideMark/>
          </w:tcPr>
          <w:p w14:paraId="1E585AE8" w14:textId="77777777" w:rsidR="00FC4C41" w:rsidRDefault="00B02F10" w:rsidP="00DB5A20">
            <w:pPr>
              <w:spacing w:line="360" w:lineRule="auto"/>
              <w:rPr>
                <w:lang w:eastAsia="ja-JP"/>
              </w:rPr>
            </w:pPr>
            <w:sdt>
              <w:sdtPr>
                <w:rPr>
                  <w:szCs w:val="22"/>
                  <w:lang w:eastAsia="ja-JP"/>
                </w:rPr>
                <w:id w:val="-1558695878"/>
                <w:placeholder>
                  <w:docPart w:val="744142C7277C45F287BAC135266EFB8F"/>
                </w:placeholder>
                <w:showingPlcHdr/>
              </w:sdtPr>
              <w:sdtEndPr/>
              <w:sdtContent>
                <w:r w:rsidR="00FC4C41">
                  <w:rPr>
                    <w:rStyle w:val="Platzhaltertext"/>
                    <w:rFonts w:eastAsiaTheme="minorHAnsi"/>
                    <w:u w:val="single"/>
                    <w:lang w:eastAsia="ja-JP"/>
                  </w:rPr>
                  <w:t>Klicken oder tippen Sie hier, um Zahl eingeben.</w:t>
                </w:r>
              </w:sdtContent>
            </w:sdt>
          </w:p>
        </w:tc>
      </w:tr>
      <w:tr w:rsidR="00FC4C41" w14:paraId="69A75C7B" w14:textId="77777777" w:rsidTr="00DB5A20">
        <w:tc>
          <w:tcPr>
            <w:tcW w:w="3064" w:type="dxa"/>
          </w:tcPr>
          <w:p w14:paraId="3F523611" w14:textId="77777777" w:rsidR="00FC4C41" w:rsidRDefault="00FC4C41" w:rsidP="00DB5A20">
            <w:pPr>
              <w:spacing w:line="360" w:lineRule="auto"/>
              <w:rPr>
                <w:szCs w:val="22"/>
                <w:lang w:eastAsia="ja-JP"/>
              </w:rPr>
            </w:pPr>
          </w:p>
        </w:tc>
        <w:tc>
          <w:tcPr>
            <w:tcW w:w="6286" w:type="dxa"/>
          </w:tcPr>
          <w:p w14:paraId="4FF0F301" w14:textId="77777777" w:rsidR="00FC4C41" w:rsidRDefault="00FC4C41" w:rsidP="00DB5A20">
            <w:pPr>
              <w:spacing w:line="360" w:lineRule="auto"/>
              <w:rPr>
                <w:szCs w:val="22"/>
                <w:lang w:eastAsia="ja-JP"/>
              </w:rPr>
            </w:pPr>
          </w:p>
        </w:tc>
      </w:tr>
      <w:tr w:rsidR="00FC4C41" w14:paraId="5E973933" w14:textId="77777777" w:rsidTr="00DB5A20">
        <w:tc>
          <w:tcPr>
            <w:tcW w:w="3064" w:type="dxa"/>
            <w:hideMark/>
          </w:tcPr>
          <w:p w14:paraId="5493C2D5" w14:textId="77777777" w:rsidR="00FC4C41" w:rsidRDefault="00FC4C41" w:rsidP="00DB5A20">
            <w:pPr>
              <w:spacing w:line="360" w:lineRule="auto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Auftragswert (brutto):</w:t>
            </w:r>
          </w:p>
        </w:tc>
        <w:tc>
          <w:tcPr>
            <w:tcW w:w="6286" w:type="dxa"/>
            <w:hideMark/>
          </w:tcPr>
          <w:p w14:paraId="43A651A6" w14:textId="77777777" w:rsidR="00FC4C41" w:rsidRDefault="00B02F10" w:rsidP="00DB5A20">
            <w:pPr>
              <w:spacing w:line="360" w:lineRule="auto"/>
              <w:rPr>
                <w:lang w:eastAsia="ja-JP"/>
              </w:rPr>
            </w:pPr>
            <w:sdt>
              <w:sdtPr>
                <w:rPr>
                  <w:szCs w:val="22"/>
                  <w:lang w:eastAsia="ja-JP"/>
                </w:rPr>
                <w:id w:val="-2124983474"/>
                <w:placeholder>
                  <w:docPart w:val="36FF8DB7A29A46FA9310E8B80FE8D857"/>
                </w:placeholder>
                <w:showingPlcHdr/>
              </w:sdtPr>
              <w:sdtEndPr/>
              <w:sdtContent>
                <w:r w:rsidR="00FC4C41">
                  <w:rPr>
                    <w:rStyle w:val="Platzhaltertext"/>
                    <w:rFonts w:eastAsiaTheme="minorHAnsi"/>
                    <w:u w:val="single"/>
                    <w:lang w:eastAsia="ja-JP"/>
                  </w:rPr>
                  <w:t>Klicken oder tippen Sie hier, um Zahl eingeben.</w:t>
                </w:r>
              </w:sdtContent>
            </w:sdt>
          </w:p>
        </w:tc>
      </w:tr>
      <w:tr w:rsidR="00FC4C41" w14:paraId="6DF8E91C" w14:textId="77777777" w:rsidTr="00DB5A20">
        <w:tc>
          <w:tcPr>
            <w:tcW w:w="3064" w:type="dxa"/>
            <w:hideMark/>
          </w:tcPr>
          <w:p w14:paraId="6A7A48F2" w14:textId="77777777" w:rsidR="00FC4C41" w:rsidRDefault="00FC4C41" w:rsidP="00DB5A20">
            <w:pPr>
              <w:spacing w:line="360" w:lineRule="auto"/>
              <w:rPr>
                <w:rFonts w:cs="Times New Roman"/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Referenzprojekt für:</w:t>
            </w:r>
          </w:p>
        </w:tc>
        <w:tc>
          <w:tcPr>
            <w:tcW w:w="6286" w:type="dxa"/>
          </w:tcPr>
          <w:p w14:paraId="704D4992" w14:textId="77777777" w:rsidR="00FC4C41" w:rsidRDefault="00B02F10" w:rsidP="00DB5A20">
            <w:pPr>
              <w:spacing w:line="360" w:lineRule="auto"/>
              <w:rPr>
                <w:sz w:val="22"/>
                <w:szCs w:val="22"/>
                <w:lang w:eastAsia="ja-JP"/>
              </w:rPr>
            </w:pPr>
            <w:sdt>
              <w:sdtPr>
                <w:rPr>
                  <w:szCs w:val="22"/>
                  <w:lang w:eastAsia="ja-JP"/>
                </w:rPr>
                <w:id w:val="482820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4C41">
                  <w:rPr>
                    <w:rFonts w:ascii="MS Gothic" w:eastAsia="MS Gothic" w:hAnsi="MS Gothic" w:hint="eastAsia"/>
                    <w:sz w:val="22"/>
                    <w:szCs w:val="22"/>
                    <w:lang w:eastAsia="ja-JP"/>
                  </w:rPr>
                  <w:t>☐</w:t>
                </w:r>
              </w:sdtContent>
            </w:sdt>
            <w:r w:rsidR="00FC4C41">
              <w:rPr>
                <w:sz w:val="22"/>
                <w:szCs w:val="22"/>
                <w:lang w:eastAsia="ja-JP"/>
              </w:rPr>
              <w:t xml:space="preserve"> Hochschule </w:t>
            </w:r>
          </w:p>
          <w:p w14:paraId="18783A96" w14:textId="77777777" w:rsidR="00FC4C41" w:rsidRDefault="00B02F10" w:rsidP="00DB5A20">
            <w:pPr>
              <w:spacing w:line="360" w:lineRule="auto"/>
              <w:rPr>
                <w:sz w:val="22"/>
                <w:szCs w:val="22"/>
                <w:lang w:eastAsia="ja-JP"/>
              </w:rPr>
            </w:pPr>
            <w:sdt>
              <w:sdtPr>
                <w:rPr>
                  <w:szCs w:val="22"/>
                  <w:lang w:eastAsia="ja-JP"/>
                </w:rPr>
                <w:id w:val="-673637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4C41">
                  <w:rPr>
                    <w:rFonts w:ascii="MS Gothic" w:eastAsia="MS Gothic" w:hAnsi="MS Gothic" w:hint="eastAsia"/>
                    <w:sz w:val="22"/>
                    <w:szCs w:val="22"/>
                    <w:lang w:eastAsia="ja-JP"/>
                  </w:rPr>
                  <w:t>☐</w:t>
                </w:r>
              </w:sdtContent>
            </w:sdt>
            <w:r w:rsidR="00FC4C41">
              <w:rPr>
                <w:sz w:val="22"/>
                <w:szCs w:val="22"/>
                <w:lang w:eastAsia="ja-JP"/>
              </w:rPr>
              <w:t xml:space="preserve"> Anderer Auftraggeber </w:t>
            </w:r>
          </w:p>
          <w:p w14:paraId="17C51BC1" w14:textId="77777777" w:rsidR="00215872" w:rsidRDefault="00B02F10" w:rsidP="00215872">
            <w:pPr>
              <w:spacing w:line="360" w:lineRule="auto"/>
              <w:rPr>
                <w:sz w:val="22"/>
                <w:szCs w:val="22"/>
                <w:lang w:eastAsia="ja-JP"/>
              </w:rPr>
            </w:pPr>
            <w:sdt>
              <w:sdtPr>
                <w:rPr>
                  <w:szCs w:val="22"/>
                  <w:lang w:eastAsia="ja-JP"/>
                </w:rPr>
                <w:id w:val="-345171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5872">
                  <w:rPr>
                    <w:rFonts w:ascii="MS Gothic" w:eastAsia="MS Gothic" w:hAnsi="MS Gothic" w:hint="eastAsia"/>
                    <w:sz w:val="22"/>
                    <w:szCs w:val="22"/>
                    <w:lang w:eastAsia="ja-JP"/>
                  </w:rPr>
                  <w:t>☐</w:t>
                </w:r>
              </w:sdtContent>
            </w:sdt>
            <w:r w:rsidR="00215872">
              <w:rPr>
                <w:sz w:val="22"/>
                <w:szCs w:val="22"/>
                <w:lang w:eastAsia="ja-JP"/>
              </w:rPr>
              <w:t xml:space="preserve"> Auftraggeber aus der Privatwirtschaft </w:t>
            </w:r>
          </w:p>
          <w:p w14:paraId="576C39F9" w14:textId="77777777" w:rsidR="00FC4C41" w:rsidRDefault="00FC4C41" w:rsidP="00DB5A20">
            <w:pPr>
              <w:spacing w:line="360" w:lineRule="auto"/>
              <w:rPr>
                <w:sz w:val="22"/>
                <w:szCs w:val="22"/>
                <w:lang w:eastAsia="ja-JP"/>
              </w:rPr>
            </w:pPr>
          </w:p>
        </w:tc>
      </w:tr>
    </w:tbl>
    <w:p w14:paraId="07C515B8" w14:textId="77777777" w:rsidR="005B1FE2" w:rsidRDefault="005B1FE2">
      <w:pPr>
        <w:spacing w:line="240" w:lineRule="auto"/>
        <w:rPr>
          <w:rStyle w:val="Hervorhebung"/>
          <w:rFonts w:ascii="Univers LT Pro 47 Lt Cn" w:hAnsi="Univers LT Pro 47 Lt Cn"/>
          <w:iCs w:val="0"/>
        </w:rPr>
      </w:pPr>
    </w:p>
    <w:p w14:paraId="345B1950" w14:textId="1F841B25" w:rsidR="00A64B27" w:rsidRDefault="00A64B27" w:rsidP="00A64B27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</w:rPr>
        <w:t>Referenz 3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4"/>
        <w:gridCol w:w="6286"/>
      </w:tblGrid>
      <w:tr w:rsidR="00A64B27" w14:paraId="45DA2AFF" w14:textId="77777777" w:rsidTr="00DB5A20">
        <w:tc>
          <w:tcPr>
            <w:tcW w:w="3064" w:type="dxa"/>
            <w:hideMark/>
          </w:tcPr>
          <w:p w14:paraId="25E6EF80" w14:textId="77777777" w:rsidR="00A64B27" w:rsidRDefault="00A64B27" w:rsidP="00DB5A20">
            <w:pPr>
              <w:spacing w:line="360" w:lineRule="auto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Name und Anschrift:</w:t>
            </w:r>
          </w:p>
        </w:tc>
        <w:tc>
          <w:tcPr>
            <w:tcW w:w="6286" w:type="dxa"/>
            <w:hideMark/>
          </w:tcPr>
          <w:p w14:paraId="277EC862" w14:textId="77777777" w:rsidR="00A64B27" w:rsidRDefault="00B02F10" w:rsidP="00DB5A20">
            <w:pPr>
              <w:spacing w:line="360" w:lineRule="auto"/>
              <w:rPr>
                <w:lang w:eastAsia="ja-JP"/>
              </w:rPr>
            </w:pPr>
            <w:sdt>
              <w:sdtPr>
                <w:rPr>
                  <w:lang w:eastAsia="ja-JP"/>
                </w:rPr>
                <w:id w:val="-1378073353"/>
                <w:placeholder>
                  <w:docPart w:val="E453C22911EA48C5BB6FC99C3C3B14E2"/>
                </w:placeholder>
                <w:showingPlcHdr/>
              </w:sdtPr>
              <w:sdtEndPr/>
              <w:sdtContent>
                <w:r w:rsidR="00A64B27">
                  <w:rPr>
                    <w:rStyle w:val="Platzhaltertext"/>
                    <w:u w:val="single"/>
                    <w:lang w:eastAsia="ja-JP"/>
                  </w:rPr>
                  <w:t>Klicken oder tippen Sie hier, um Text einzugeben.</w:t>
                </w:r>
              </w:sdtContent>
            </w:sdt>
          </w:p>
        </w:tc>
      </w:tr>
      <w:tr w:rsidR="00A64B27" w14:paraId="1A90895F" w14:textId="77777777" w:rsidTr="00DB5A20">
        <w:tc>
          <w:tcPr>
            <w:tcW w:w="3064" w:type="dxa"/>
            <w:hideMark/>
          </w:tcPr>
          <w:p w14:paraId="5DB058D8" w14:textId="77777777" w:rsidR="00A64B27" w:rsidRDefault="00A64B27" w:rsidP="00DB5A20">
            <w:pPr>
              <w:spacing w:line="360" w:lineRule="auto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Ansprechpartner (Name/Tel.):</w:t>
            </w:r>
          </w:p>
        </w:tc>
        <w:tc>
          <w:tcPr>
            <w:tcW w:w="6286" w:type="dxa"/>
            <w:hideMark/>
          </w:tcPr>
          <w:p w14:paraId="514D3900" w14:textId="77777777" w:rsidR="00A64B27" w:rsidRDefault="00B02F10" w:rsidP="00DB5A20">
            <w:pPr>
              <w:spacing w:line="360" w:lineRule="auto"/>
              <w:rPr>
                <w:lang w:eastAsia="ja-JP"/>
              </w:rPr>
            </w:pPr>
            <w:sdt>
              <w:sdtPr>
                <w:rPr>
                  <w:lang w:eastAsia="ja-JP"/>
                </w:rPr>
                <w:id w:val="454681619"/>
                <w:placeholder>
                  <w:docPart w:val="4C56E785EB9B4599A33F11B52A18FD28"/>
                </w:placeholder>
                <w:showingPlcHdr/>
              </w:sdtPr>
              <w:sdtEndPr/>
              <w:sdtContent>
                <w:r w:rsidR="00A64B27">
                  <w:rPr>
                    <w:rStyle w:val="Platzhaltertext"/>
                    <w:u w:val="single"/>
                    <w:lang w:eastAsia="ja-JP"/>
                  </w:rPr>
                  <w:t>Klicken oder tippen Sie hier, um Text einzugeben.</w:t>
                </w:r>
              </w:sdtContent>
            </w:sdt>
          </w:p>
        </w:tc>
      </w:tr>
      <w:tr w:rsidR="00A64B27" w14:paraId="0454034B" w14:textId="77777777" w:rsidTr="00DB5A20">
        <w:tc>
          <w:tcPr>
            <w:tcW w:w="3064" w:type="dxa"/>
            <w:hideMark/>
          </w:tcPr>
          <w:p w14:paraId="35F2C938" w14:textId="3C8C98B9" w:rsidR="00A64B27" w:rsidRDefault="00A64B27" w:rsidP="00DB5A20">
            <w:pPr>
              <w:spacing w:line="360" w:lineRule="auto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Projektbeschreibung/Leistungsinhalt</w:t>
            </w:r>
            <w:r w:rsidR="00D1553D">
              <w:rPr>
                <w:sz w:val="22"/>
                <w:szCs w:val="22"/>
                <w:lang w:eastAsia="ja-JP"/>
              </w:rPr>
              <w:t xml:space="preserve"> </w:t>
            </w:r>
            <w:r w:rsidR="00D1553D" w:rsidRPr="00D1553D">
              <w:rPr>
                <w:sz w:val="22"/>
                <w:szCs w:val="22"/>
                <w:lang w:eastAsia="ja-JP"/>
              </w:rPr>
              <w:t>(Prozesskammern, Transfer-systeme, Probenvorbehandlung):</w:t>
            </w:r>
          </w:p>
        </w:tc>
        <w:tc>
          <w:tcPr>
            <w:tcW w:w="6286" w:type="dxa"/>
          </w:tcPr>
          <w:p w14:paraId="3E1E3CAA" w14:textId="77777777" w:rsidR="00A64B27" w:rsidRDefault="00B02F10" w:rsidP="00DB5A20">
            <w:pPr>
              <w:spacing w:line="360" w:lineRule="auto"/>
              <w:rPr>
                <w:lang w:eastAsia="ja-JP"/>
              </w:rPr>
            </w:pPr>
            <w:sdt>
              <w:sdtPr>
                <w:rPr>
                  <w:lang w:eastAsia="ja-JP"/>
                </w:rPr>
                <w:id w:val="129528463"/>
                <w:placeholder>
                  <w:docPart w:val="C9CF2E018D4C41218219FB522E0FC962"/>
                </w:placeholder>
                <w:showingPlcHdr/>
              </w:sdtPr>
              <w:sdtEndPr/>
              <w:sdtContent>
                <w:r w:rsidR="00A64B27">
                  <w:rPr>
                    <w:rStyle w:val="Platzhaltertext"/>
                    <w:u w:val="single"/>
                    <w:lang w:eastAsia="ja-JP"/>
                  </w:rPr>
                  <w:t>Klicken oder tippen Sie hier, um Text einzugeben.</w:t>
                </w:r>
              </w:sdtContent>
            </w:sdt>
          </w:p>
          <w:p w14:paraId="290A1F00" w14:textId="77777777" w:rsidR="00A64B27" w:rsidRDefault="00A64B27" w:rsidP="00DB5A20">
            <w:pPr>
              <w:spacing w:line="360" w:lineRule="auto"/>
              <w:rPr>
                <w:rFonts w:cs="Times New Roman"/>
                <w:lang w:eastAsia="ja-JP"/>
              </w:rPr>
            </w:pPr>
          </w:p>
        </w:tc>
      </w:tr>
      <w:tr w:rsidR="00A64B27" w14:paraId="16E7EEA9" w14:textId="77777777" w:rsidTr="00DB5A20">
        <w:tc>
          <w:tcPr>
            <w:tcW w:w="3064" w:type="dxa"/>
            <w:hideMark/>
          </w:tcPr>
          <w:p w14:paraId="260F01E1" w14:textId="77777777" w:rsidR="00A64B27" w:rsidRDefault="00A64B27" w:rsidP="00DB5A20">
            <w:pPr>
              <w:spacing w:line="360" w:lineRule="auto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Zeitpunkt der Leistungserbringung (Laufzeit):</w:t>
            </w:r>
          </w:p>
        </w:tc>
        <w:tc>
          <w:tcPr>
            <w:tcW w:w="6286" w:type="dxa"/>
            <w:hideMark/>
          </w:tcPr>
          <w:p w14:paraId="28C7DFF8" w14:textId="77777777" w:rsidR="00A64B27" w:rsidRDefault="00B02F10" w:rsidP="00DB5A20">
            <w:pPr>
              <w:spacing w:line="360" w:lineRule="auto"/>
              <w:rPr>
                <w:lang w:eastAsia="ja-JP"/>
              </w:rPr>
            </w:pPr>
            <w:sdt>
              <w:sdtPr>
                <w:rPr>
                  <w:szCs w:val="22"/>
                  <w:lang w:eastAsia="ja-JP"/>
                </w:rPr>
                <w:id w:val="698440848"/>
                <w:placeholder>
                  <w:docPart w:val="D44F735A1F55422784220D1504E6097F"/>
                </w:placeholder>
                <w:showingPlcHdr/>
              </w:sdtPr>
              <w:sdtEndPr/>
              <w:sdtContent>
                <w:r w:rsidR="00A64B27">
                  <w:rPr>
                    <w:rStyle w:val="Platzhaltertext"/>
                    <w:rFonts w:eastAsiaTheme="minorHAnsi"/>
                    <w:u w:val="single"/>
                    <w:lang w:eastAsia="ja-JP"/>
                  </w:rPr>
                  <w:t>Klicken oder tippen Sie hier, um Zahl eingeben.</w:t>
                </w:r>
              </w:sdtContent>
            </w:sdt>
          </w:p>
        </w:tc>
      </w:tr>
      <w:tr w:rsidR="00A64B27" w14:paraId="4C879492" w14:textId="77777777" w:rsidTr="00DB5A20">
        <w:tc>
          <w:tcPr>
            <w:tcW w:w="3064" w:type="dxa"/>
          </w:tcPr>
          <w:p w14:paraId="5ABB7A65" w14:textId="77777777" w:rsidR="00A64B27" w:rsidRDefault="00A64B27" w:rsidP="00DB5A20">
            <w:pPr>
              <w:spacing w:line="360" w:lineRule="auto"/>
              <w:rPr>
                <w:szCs w:val="22"/>
                <w:lang w:eastAsia="ja-JP"/>
              </w:rPr>
            </w:pPr>
          </w:p>
        </w:tc>
        <w:tc>
          <w:tcPr>
            <w:tcW w:w="6286" w:type="dxa"/>
          </w:tcPr>
          <w:p w14:paraId="65536CF3" w14:textId="77777777" w:rsidR="00A64B27" w:rsidRDefault="00A64B27" w:rsidP="00DB5A20">
            <w:pPr>
              <w:spacing w:line="360" w:lineRule="auto"/>
              <w:rPr>
                <w:szCs w:val="22"/>
                <w:lang w:eastAsia="ja-JP"/>
              </w:rPr>
            </w:pPr>
          </w:p>
        </w:tc>
      </w:tr>
      <w:tr w:rsidR="00A64B27" w14:paraId="3605B38B" w14:textId="77777777" w:rsidTr="00DB5A20">
        <w:tc>
          <w:tcPr>
            <w:tcW w:w="3064" w:type="dxa"/>
            <w:hideMark/>
          </w:tcPr>
          <w:p w14:paraId="085B8D45" w14:textId="77777777" w:rsidR="00A64B27" w:rsidRDefault="00A64B27" w:rsidP="00DB5A20">
            <w:pPr>
              <w:spacing w:line="360" w:lineRule="auto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Auftragswert (brutto):</w:t>
            </w:r>
          </w:p>
        </w:tc>
        <w:tc>
          <w:tcPr>
            <w:tcW w:w="6286" w:type="dxa"/>
            <w:hideMark/>
          </w:tcPr>
          <w:p w14:paraId="3B473695" w14:textId="77777777" w:rsidR="00A64B27" w:rsidRDefault="00B02F10" w:rsidP="00DB5A20">
            <w:pPr>
              <w:spacing w:line="360" w:lineRule="auto"/>
              <w:rPr>
                <w:lang w:eastAsia="ja-JP"/>
              </w:rPr>
            </w:pPr>
            <w:sdt>
              <w:sdtPr>
                <w:rPr>
                  <w:szCs w:val="22"/>
                  <w:lang w:eastAsia="ja-JP"/>
                </w:rPr>
                <w:id w:val="1534149830"/>
                <w:placeholder>
                  <w:docPart w:val="F9EA22A3FE4B4B90928597B1E1861C57"/>
                </w:placeholder>
                <w:showingPlcHdr/>
              </w:sdtPr>
              <w:sdtEndPr/>
              <w:sdtContent>
                <w:r w:rsidR="00A64B27">
                  <w:rPr>
                    <w:rStyle w:val="Platzhaltertext"/>
                    <w:rFonts w:eastAsiaTheme="minorHAnsi"/>
                    <w:u w:val="single"/>
                    <w:lang w:eastAsia="ja-JP"/>
                  </w:rPr>
                  <w:t>Klicken oder tippen Sie hier, um Zahl eingeben.</w:t>
                </w:r>
              </w:sdtContent>
            </w:sdt>
          </w:p>
        </w:tc>
      </w:tr>
      <w:tr w:rsidR="00A64B27" w14:paraId="1EABA5B6" w14:textId="77777777" w:rsidTr="00DB5A20">
        <w:tc>
          <w:tcPr>
            <w:tcW w:w="3064" w:type="dxa"/>
            <w:hideMark/>
          </w:tcPr>
          <w:p w14:paraId="13C5A4EE" w14:textId="77777777" w:rsidR="00A64B27" w:rsidRDefault="00A64B27" w:rsidP="00DB5A20">
            <w:pPr>
              <w:spacing w:line="360" w:lineRule="auto"/>
              <w:rPr>
                <w:rFonts w:cs="Times New Roman"/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Referenzprojekt für:</w:t>
            </w:r>
          </w:p>
        </w:tc>
        <w:tc>
          <w:tcPr>
            <w:tcW w:w="6286" w:type="dxa"/>
          </w:tcPr>
          <w:p w14:paraId="2054F23D" w14:textId="77777777" w:rsidR="00A64B27" w:rsidRDefault="00B02F10" w:rsidP="00DB5A20">
            <w:pPr>
              <w:spacing w:line="360" w:lineRule="auto"/>
              <w:rPr>
                <w:sz w:val="22"/>
                <w:szCs w:val="22"/>
                <w:lang w:eastAsia="ja-JP"/>
              </w:rPr>
            </w:pPr>
            <w:sdt>
              <w:sdtPr>
                <w:rPr>
                  <w:szCs w:val="22"/>
                  <w:lang w:eastAsia="ja-JP"/>
                </w:rPr>
                <w:id w:val="-1122536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4B27">
                  <w:rPr>
                    <w:rFonts w:ascii="MS Gothic" w:eastAsia="MS Gothic" w:hAnsi="MS Gothic" w:hint="eastAsia"/>
                    <w:sz w:val="22"/>
                    <w:szCs w:val="22"/>
                    <w:lang w:eastAsia="ja-JP"/>
                  </w:rPr>
                  <w:t>☐</w:t>
                </w:r>
              </w:sdtContent>
            </w:sdt>
            <w:r w:rsidR="00A64B27">
              <w:rPr>
                <w:sz w:val="22"/>
                <w:szCs w:val="22"/>
                <w:lang w:eastAsia="ja-JP"/>
              </w:rPr>
              <w:t xml:space="preserve"> Hochschule </w:t>
            </w:r>
          </w:p>
          <w:p w14:paraId="0ADAB62D" w14:textId="77777777" w:rsidR="00A64B27" w:rsidRDefault="00B02F10" w:rsidP="00DB5A20">
            <w:pPr>
              <w:spacing w:line="360" w:lineRule="auto"/>
              <w:rPr>
                <w:sz w:val="22"/>
                <w:szCs w:val="22"/>
                <w:lang w:eastAsia="ja-JP"/>
              </w:rPr>
            </w:pPr>
            <w:sdt>
              <w:sdtPr>
                <w:rPr>
                  <w:szCs w:val="22"/>
                  <w:lang w:eastAsia="ja-JP"/>
                </w:rPr>
                <w:id w:val="777996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4B27">
                  <w:rPr>
                    <w:rFonts w:ascii="MS Gothic" w:eastAsia="MS Gothic" w:hAnsi="MS Gothic" w:hint="eastAsia"/>
                    <w:sz w:val="22"/>
                    <w:szCs w:val="22"/>
                    <w:lang w:eastAsia="ja-JP"/>
                  </w:rPr>
                  <w:t>☐</w:t>
                </w:r>
              </w:sdtContent>
            </w:sdt>
            <w:r w:rsidR="00A64B27">
              <w:rPr>
                <w:sz w:val="22"/>
                <w:szCs w:val="22"/>
                <w:lang w:eastAsia="ja-JP"/>
              </w:rPr>
              <w:t xml:space="preserve"> Anderer Auftraggeber </w:t>
            </w:r>
          </w:p>
          <w:p w14:paraId="665FC1B0" w14:textId="77777777" w:rsidR="00215872" w:rsidRDefault="00B02F10" w:rsidP="00215872">
            <w:pPr>
              <w:spacing w:line="360" w:lineRule="auto"/>
              <w:rPr>
                <w:sz w:val="22"/>
                <w:szCs w:val="22"/>
                <w:lang w:eastAsia="ja-JP"/>
              </w:rPr>
            </w:pPr>
            <w:sdt>
              <w:sdtPr>
                <w:rPr>
                  <w:szCs w:val="22"/>
                  <w:lang w:eastAsia="ja-JP"/>
                </w:rPr>
                <w:id w:val="-7603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5872">
                  <w:rPr>
                    <w:rFonts w:ascii="MS Gothic" w:eastAsia="MS Gothic" w:hAnsi="MS Gothic" w:hint="eastAsia"/>
                    <w:sz w:val="22"/>
                    <w:szCs w:val="22"/>
                    <w:lang w:eastAsia="ja-JP"/>
                  </w:rPr>
                  <w:t>☐</w:t>
                </w:r>
              </w:sdtContent>
            </w:sdt>
            <w:r w:rsidR="00215872">
              <w:rPr>
                <w:sz w:val="22"/>
                <w:szCs w:val="22"/>
                <w:lang w:eastAsia="ja-JP"/>
              </w:rPr>
              <w:t xml:space="preserve"> Auftraggeber aus der Privatwirtschaft </w:t>
            </w:r>
          </w:p>
          <w:p w14:paraId="038BA0FC" w14:textId="77777777" w:rsidR="00A64B27" w:rsidRDefault="00A64B27" w:rsidP="00DB5A20">
            <w:pPr>
              <w:spacing w:line="360" w:lineRule="auto"/>
              <w:rPr>
                <w:sz w:val="22"/>
                <w:szCs w:val="22"/>
                <w:lang w:eastAsia="ja-JP"/>
              </w:rPr>
            </w:pPr>
          </w:p>
        </w:tc>
      </w:tr>
    </w:tbl>
    <w:p w14:paraId="7F6CBA0E" w14:textId="77777777" w:rsidR="005B1FE2" w:rsidRDefault="005B1FE2">
      <w:pPr>
        <w:spacing w:line="240" w:lineRule="auto"/>
        <w:rPr>
          <w:rStyle w:val="Hervorhebung"/>
          <w:rFonts w:ascii="Univers LT Pro 47 Lt Cn" w:hAnsi="Univers LT Pro 47 Lt Cn"/>
          <w:iCs w:val="0"/>
        </w:rPr>
      </w:pPr>
    </w:p>
    <w:p w14:paraId="0C7D782B" w14:textId="77777777" w:rsidR="00717DBA" w:rsidRDefault="00717DBA" w:rsidP="00717DBA">
      <w:pPr>
        <w:spacing w:before="120" w:after="240" w:line="320" w:lineRule="atLeast"/>
        <w:rPr>
          <w:rStyle w:val="Formulare"/>
        </w:rPr>
      </w:pPr>
      <w:r>
        <w:t xml:space="preserve">Ort, </w:t>
      </w:r>
      <w:r w:rsidRPr="006D5767">
        <w:t>Datum</w:t>
      </w:r>
      <w:r>
        <w:t xml:space="preserve">: </w:t>
      </w:r>
      <w:r w:rsidRPr="003A2CB8">
        <w:rPr>
          <w:rStyle w:val="Formulare"/>
          <w:color w:val="713F5D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3A2CB8">
        <w:rPr>
          <w:rStyle w:val="Formulare"/>
          <w:color w:val="713F5D"/>
        </w:rPr>
        <w:instrText xml:space="preserve"> FORMTEXT </w:instrText>
      </w:r>
      <w:r w:rsidRPr="003A2CB8">
        <w:rPr>
          <w:rStyle w:val="Formulare"/>
          <w:color w:val="713F5D"/>
        </w:rPr>
      </w:r>
      <w:r w:rsidRPr="003A2CB8">
        <w:rPr>
          <w:rStyle w:val="Formulare"/>
          <w:color w:val="713F5D"/>
        </w:rPr>
        <w:fldChar w:fldCharType="separate"/>
      </w:r>
      <w:r w:rsidRPr="003A2CB8">
        <w:rPr>
          <w:rStyle w:val="Formulare"/>
          <w:noProof/>
          <w:color w:val="713F5D"/>
        </w:rPr>
        <w:t> </w:t>
      </w:r>
      <w:r w:rsidRPr="003A2CB8">
        <w:rPr>
          <w:rStyle w:val="Formulare"/>
          <w:noProof/>
          <w:color w:val="713F5D"/>
        </w:rPr>
        <w:t> </w:t>
      </w:r>
      <w:r w:rsidRPr="003A2CB8">
        <w:rPr>
          <w:rStyle w:val="Formulare"/>
          <w:noProof/>
          <w:color w:val="713F5D"/>
        </w:rPr>
        <w:t> </w:t>
      </w:r>
      <w:r w:rsidRPr="003A2CB8">
        <w:rPr>
          <w:rStyle w:val="Formulare"/>
          <w:noProof/>
          <w:color w:val="713F5D"/>
        </w:rPr>
        <w:t> </w:t>
      </w:r>
      <w:r w:rsidRPr="003A2CB8">
        <w:rPr>
          <w:rStyle w:val="Formulare"/>
          <w:noProof/>
          <w:color w:val="713F5D"/>
        </w:rPr>
        <w:t> </w:t>
      </w:r>
      <w:r w:rsidRPr="003A2CB8">
        <w:rPr>
          <w:rStyle w:val="Formulare"/>
          <w:color w:val="713F5D"/>
        </w:rPr>
        <w:fldChar w:fldCharType="end"/>
      </w:r>
      <w:r w:rsidRPr="003A2CB8">
        <w:rPr>
          <w:rStyle w:val="Formulare"/>
          <w:color w:val="713F5D"/>
        </w:rPr>
        <w:t xml:space="preserve"> </w:t>
      </w:r>
    </w:p>
    <w:sdt>
      <w:sdtPr>
        <w:rPr>
          <w:rFonts w:ascii="Arial" w:hAnsi="Arial"/>
          <w:szCs w:val="22"/>
        </w:rPr>
        <w:alias w:val="Unterschrift"/>
        <w:tag w:val="Unterschrift"/>
        <w:id w:val="260421953"/>
        <w:placeholder>
          <w:docPart w:val="9F404321CD4D4E7192FBB46BC8BDBAB3"/>
        </w:placeholder>
        <w:showingPlcHdr/>
      </w:sdtPr>
      <w:sdtEndPr/>
      <w:sdtContent>
        <w:p w14:paraId="0EF27CAC" w14:textId="77777777" w:rsidR="00215722" w:rsidRDefault="00215722" w:rsidP="00215722">
          <w:pPr>
            <w:widowControl/>
            <w:autoSpaceDE/>
            <w:autoSpaceDN/>
            <w:spacing w:after="200" w:line="240" w:lineRule="auto"/>
            <w:rPr>
              <w:rFonts w:ascii="Arial" w:hAnsi="Arial"/>
              <w:szCs w:val="22"/>
            </w:rPr>
          </w:pPr>
          <w:r>
            <w:rPr>
              <w:rStyle w:val="Platzhaltertext"/>
              <w:color w:val="DAEEF3" w:themeColor="accent5" w:themeTint="33"/>
              <w:shd w:val="clear" w:color="auto" w:fill="DAEEF3" w:themeFill="accent5" w:themeFillTint="33"/>
            </w:rPr>
            <w:t>Klicken Sie hier, um Text einzugeben.</w:t>
          </w:r>
        </w:p>
      </w:sdtContent>
    </w:sdt>
    <w:p w14:paraId="435A30CD" w14:textId="28656E54" w:rsidR="00717DBA" w:rsidRDefault="00717DBA" w:rsidP="001118DC">
      <w:pPr>
        <w:spacing w:line="320" w:lineRule="atLeast"/>
        <w:jc w:val="both"/>
        <w:rPr>
          <w:rStyle w:val="Hervorhebung"/>
          <w:rFonts w:ascii="Univers LT Pro 47 Lt Cn" w:hAnsi="Univers LT Pro 47 Lt Cn"/>
          <w:iCs w:val="0"/>
        </w:rPr>
      </w:pPr>
      <w:r>
        <w:t>Person des Erklärenden</w:t>
      </w:r>
      <w:bookmarkEnd w:id="1"/>
      <w:bookmarkEnd w:id="2"/>
      <w:bookmarkEnd w:id="3"/>
      <w:bookmarkEnd w:id="4"/>
      <w:bookmarkEnd w:id="5"/>
      <w:bookmarkEnd w:id="6"/>
    </w:p>
    <w:sectPr w:rsidR="00717DBA" w:rsidSect="00DB2FA0">
      <w:headerReference w:type="default" r:id="rId11"/>
      <w:footerReference w:type="default" r:id="rId12"/>
      <w:pgSz w:w="11910" w:h="16840"/>
      <w:pgMar w:top="1418" w:right="1280" w:bottom="720" w:left="1280" w:header="0" w:footer="52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BBC96" w14:textId="77777777" w:rsidR="00AA011B" w:rsidRDefault="00AA011B" w:rsidP="005E4A1A">
      <w:r>
        <w:separator/>
      </w:r>
    </w:p>
  </w:endnote>
  <w:endnote w:type="continuationSeparator" w:id="0">
    <w:p w14:paraId="07E1705D" w14:textId="77777777" w:rsidR="00AA011B" w:rsidRDefault="00AA011B" w:rsidP="005E4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agoNoRegularCELf-Roman">
    <w:charset w:val="EE"/>
    <w:family w:val="auto"/>
    <w:pitch w:val="variable"/>
    <w:sig w:usb0="80000027" w:usb1="00000000" w:usb2="00000000" w:usb3="00000000" w:csb0="00000002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Pro 47 Lt Cn">
    <w:altName w:val="Arial"/>
    <w:panose1 w:val="00000000000000000000"/>
    <w:charset w:val="00"/>
    <w:family w:val="swiss"/>
    <w:notTrueType/>
    <w:pitch w:val="variable"/>
    <w:sig w:usb0="00000001" w:usb1="5000205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LT Pro 57 Cn">
    <w:altName w:val="Arial"/>
    <w:panose1 w:val="00000000000000000000"/>
    <w:charset w:val="00"/>
    <w:family w:val="swiss"/>
    <w:notTrueType/>
    <w:pitch w:val="variable"/>
    <w:sig w:usb0="00000001" w:usb1="5000205B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47 LightCn">
    <w:altName w:val="Calibri"/>
    <w:charset w:val="00"/>
    <w:family w:val="swiss"/>
    <w:pitch w:val="variable"/>
    <w:sig w:usb0="80000027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3E164" w14:textId="19B869B0" w:rsidR="00216164" w:rsidRPr="00216164" w:rsidRDefault="00216164" w:rsidP="00216164">
    <w:pPr>
      <w:tabs>
        <w:tab w:val="center" w:pos="4536"/>
        <w:tab w:val="right" w:pos="9072"/>
      </w:tabs>
      <w:jc w:val="center"/>
      <w:rPr>
        <w:sz w:val="18"/>
      </w:rPr>
    </w:pPr>
    <w:r w:rsidRPr="00216164">
      <w:rPr>
        <w:sz w:val="18"/>
      </w:rPr>
      <w:t xml:space="preserve">Seite </w:t>
    </w:r>
    <w:r w:rsidRPr="00216164">
      <w:rPr>
        <w:b/>
        <w:bCs/>
        <w:sz w:val="24"/>
        <w:szCs w:val="24"/>
      </w:rPr>
      <w:fldChar w:fldCharType="begin"/>
    </w:r>
    <w:r w:rsidRPr="00216164">
      <w:rPr>
        <w:b/>
        <w:bCs/>
        <w:sz w:val="18"/>
      </w:rPr>
      <w:instrText>PAGE</w:instrText>
    </w:r>
    <w:r w:rsidRPr="00216164">
      <w:rPr>
        <w:b/>
        <w:bCs/>
        <w:sz w:val="24"/>
        <w:szCs w:val="24"/>
      </w:rPr>
      <w:fldChar w:fldCharType="separate"/>
    </w:r>
    <w:r w:rsidRPr="00216164">
      <w:rPr>
        <w:b/>
        <w:bCs/>
        <w:sz w:val="24"/>
        <w:szCs w:val="24"/>
      </w:rPr>
      <w:t>1</w:t>
    </w:r>
    <w:r w:rsidRPr="00216164">
      <w:rPr>
        <w:b/>
        <w:bCs/>
        <w:sz w:val="24"/>
        <w:szCs w:val="24"/>
      </w:rPr>
      <w:fldChar w:fldCharType="end"/>
    </w:r>
    <w:r w:rsidRPr="00216164">
      <w:rPr>
        <w:sz w:val="18"/>
      </w:rPr>
      <w:t xml:space="preserve"> von </w:t>
    </w:r>
    <w:r w:rsidRPr="00216164">
      <w:rPr>
        <w:b/>
        <w:bCs/>
        <w:sz w:val="24"/>
        <w:szCs w:val="24"/>
      </w:rPr>
      <w:fldChar w:fldCharType="begin"/>
    </w:r>
    <w:r w:rsidRPr="00216164">
      <w:rPr>
        <w:b/>
        <w:bCs/>
        <w:sz w:val="18"/>
      </w:rPr>
      <w:instrText>NUMPAGES</w:instrText>
    </w:r>
    <w:r w:rsidRPr="00216164">
      <w:rPr>
        <w:b/>
        <w:bCs/>
        <w:sz w:val="24"/>
        <w:szCs w:val="24"/>
      </w:rPr>
      <w:fldChar w:fldCharType="separate"/>
    </w:r>
    <w:r w:rsidRPr="00216164">
      <w:rPr>
        <w:b/>
        <w:bCs/>
        <w:sz w:val="24"/>
        <w:szCs w:val="24"/>
      </w:rPr>
      <w:t>3</w:t>
    </w:r>
    <w:r w:rsidRPr="00216164">
      <w:rPr>
        <w:b/>
        <w:bCs/>
        <w:sz w:val="24"/>
        <w:szCs w:val="24"/>
      </w:rPr>
      <w:fldChar w:fldCharType="end"/>
    </w:r>
  </w:p>
  <w:p w14:paraId="4E1DCFE7" w14:textId="77777777" w:rsidR="00A0285F" w:rsidRDefault="00A028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19037" w14:textId="77777777" w:rsidR="00AA011B" w:rsidRDefault="00AA011B" w:rsidP="005E4A1A">
      <w:r>
        <w:separator/>
      </w:r>
    </w:p>
  </w:footnote>
  <w:footnote w:type="continuationSeparator" w:id="0">
    <w:p w14:paraId="5097379C" w14:textId="77777777" w:rsidR="00AA011B" w:rsidRDefault="00AA011B" w:rsidP="005E4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7D687" w14:textId="17093688" w:rsidR="00D80C20" w:rsidRPr="009261CE" w:rsidRDefault="00955603" w:rsidP="005E4A1A">
    <w:pPr>
      <w:pStyle w:val="Kopfzeile"/>
    </w:pPr>
    <w:r w:rsidRPr="00955603">
      <w:t xml:space="preserve">LEIBNIZ UNIVERSITÄT HANNOVER - Offenes Verfahren zur Beschaffung </w:t>
    </w:r>
    <w:r w:rsidR="006C01C5">
      <w:t>„</w:t>
    </w:r>
    <w:r w:rsidR="00B02F10" w:rsidRPr="00B02F10">
      <w:t xml:space="preserve">Lieferung frei Verwendungsstelle inkl. Montage, Inbetriebnahme/Abnahme sowie Einweisung/Schulung eines T-AFP Legekopfes und eines </w:t>
    </w:r>
    <w:proofErr w:type="spellStart"/>
    <w:r w:rsidR="00B02F10" w:rsidRPr="00B02F10">
      <w:t>Werkstückpos</w:t>
    </w:r>
    <w:r w:rsidR="00B02F10">
      <w:t>i</w:t>
    </w:r>
    <w:r w:rsidR="00B02F10" w:rsidRPr="00B02F10">
      <w:t>tionierers</w:t>
    </w:r>
    <w:proofErr w:type="spellEnd"/>
    <w:r w:rsidR="00B02F10" w:rsidRPr="00B02F10">
      <w:t xml:space="preserve"> sowie deren Integration in eine bestehende Fertigungszelle für laserbasiertes T-AFP</w:t>
    </w:r>
    <w:r w:rsidRPr="00955603">
      <w:t>“</w:t>
    </w:r>
    <w:r>
      <w:t xml:space="preserve"> </w:t>
    </w:r>
    <w:r w:rsidR="00AA5480">
      <w:rPr>
        <w:iCs/>
      </w:rPr>
      <w:t xml:space="preserve">            </w:t>
    </w:r>
    <w:r w:rsidR="0064521D">
      <w:rPr>
        <w:iCs/>
      </w:rPr>
      <w:t xml:space="preserve">  </w:t>
    </w:r>
    <w:r w:rsidR="000356A5">
      <w:rPr>
        <w:iCs/>
      </w:rPr>
      <w:t xml:space="preserve">      </w:t>
    </w:r>
    <w:r w:rsidR="00AA5480">
      <w:rPr>
        <w:iCs/>
      </w:rPr>
      <w:t xml:space="preserve"> </w:t>
    </w:r>
    <w:r w:rsidR="0027048F">
      <w:rPr>
        <w:iCs/>
      </w:rPr>
      <w:t xml:space="preserve">Formblatt </w:t>
    </w:r>
    <w:r w:rsidR="00121688">
      <w:rPr>
        <w:iCs/>
      </w:rPr>
      <w:t>Referenzen</w:t>
    </w:r>
    <w:r w:rsidR="00312EE3">
      <w:rPr>
        <w:i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7DD004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94B0D1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E6F2967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3" w15:restartNumberingAfterBreak="0">
    <w:nsid w:val="04612B22"/>
    <w:multiLevelType w:val="hybridMultilevel"/>
    <w:tmpl w:val="920C39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0E5BAE"/>
    <w:multiLevelType w:val="hybridMultilevel"/>
    <w:tmpl w:val="16C877C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CC1B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8420F"/>
    <w:multiLevelType w:val="hybridMultilevel"/>
    <w:tmpl w:val="989E8742"/>
    <w:lvl w:ilvl="0" w:tplc="040480A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FD47A9"/>
    <w:multiLevelType w:val="hybridMultilevel"/>
    <w:tmpl w:val="A5F8BF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46802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1CBF0A5B"/>
    <w:multiLevelType w:val="hybridMultilevel"/>
    <w:tmpl w:val="C27CABDA"/>
    <w:lvl w:ilvl="0" w:tplc="7F0C7816">
      <w:start w:val="1"/>
      <w:numFmt w:val="bullet"/>
      <w:pStyle w:val="Listenabsatz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57534C"/>
    <w:multiLevelType w:val="hybridMultilevel"/>
    <w:tmpl w:val="03DC5ED8"/>
    <w:lvl w:ilvl="0" w:tplc="6ABAC446">
      <w:start w:val="1"/>
      <w:numFmt w:val="bullet"/>
      <w:lvlText w:val="–"/>
      <w:lvlJc w:val="left"/>
      <w:pPr>
        <w:ind w:left="920" w:hanging="360"/>
      </w:pPr>
      <w:rPr>
        <w:rFonts w:ascii="FagoNoRegularCELf-Roman" w:eastAsia="Times New Roman" w:hAnsi="FagoNoRegularCELf-Roman" w:cs="Times New Roman" w:hint="default"/>
      </w:rPr>
    </w:lvl>
    <w:lvl w:ilvl="1" w:tplc="6ABAC446">
      <w:start w:val="1"/>
      <w:numFmt w:val="bullet"/>
      <w:lvlText w:val="–"/>
      <w:lvlJc w:val="left"/>
      <w:pPr>
        <w:ind w:left="1640" w:hanging="360"/>
      </w:pPr>
      <w:rPr>
        <w:rFonts w:ascii="FagoNoRegularCELf-Roman" w:eastAsia="Times New Roman" w:hAnsi="FagoNoRegularCELf-Roman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0" w15:restartNumberingAfterBreak="0">
    <w:nsid w:val="1DAC759C"/>
    <w:multiLevelType w:val="hybridMultilevel"/>
    <w:tmpl w:val="82D8210E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F3D259D"/>
    <w:multiLevelType w:val="hybridMultilevel"/>
    <w:tmpl w:val="E88C08A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93549"/>
    <w:multiLevelType w:val="hybridMultilevel"/>
    <w:tmpl w:val="F08815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1539BA"/>
    <w:multiLevelType w:val="hybridMultilevel"/>
    <w:tmpl w:val="3F921DB0"/>
    <w:lvl w:ilvl="0" w:tplc="0407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8D5BFF"/>
    <w:multiLevelType w:val="hybridMultilevel"/>
    <w:tmpl w:val="0C68482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704148"/>
    <w:multiLevelType w:val="hybridMultilevel"/>
    <w:tmpl w:val="737CCD8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4658B"/>
    <w:multiLevelType w:val="hybridMultilevel"/>
    <w:tmpl w:val="9E50DD7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EB40B0"/>
    <w:multiLevelType w:val="hybridMultilevel"/>
    <w:tmpl w:val="346A33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834C5D"/>
    <w:multiLevelType w:val="hybridMultilevel"/>
    <w:tmpl w:val="BDEEF6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B12BD1"/>
    <w:multiLevelType w:val="hybridMultilevel"/>
    <w:tmpl w:val="51F0E360"/>
    <w:lvl w:ilvl="0" w:tplc="0407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41064CDA"/>
    <w:multiLevelType w:val="hybridMultilevel"/>
    <w:tmpl w:val="0EA2A198"/>
    <w:lvl w:ilvl="0" w:tplc="6F023DC8">
      <w:start w:val="5"/>
      <w:numFmt w:val="bullet"/>
      <w:lvlText w:val="-"/>
      <w:lvlJc w:val="left"/>
      <w:pPr>
        <w:ind w:left="185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4CD12902"/>
    <w:multiLevelType w:val="hybridMultilevel"/>
    <w:tmpl w:val="355A45FE"/>
    <w:lvl w:ilvl="0" w:tplc="0407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53397DA0"/>
    <w:multiLevelType w:val="hybridMultilevel"/>
    <w:tmpl w:val="24DC5A4A"/>
    <w:lvl w:ilvl="0" w:tplc="532C13F8">
      <w:start w:val="7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8B3308"/>
    <w:multiLevelType w:val="hybridMultilevel"/>
    <w:tmpl w:val="E238009E"/>
    <w:lvl w:ilvl="0" w:tplc="CC24035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1599F"/>
    <w:multiLevelType w:val="hybridMultilevel"/>
    <w:tmpl w:val="E72C12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224E90"/>
    <w:multiLevelType w:val="hybridMultilevel"/>
    <w:tmpl w:val="50683C4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0D4E3B"/>
    <w:multiLevelType w:val="hybridMultilevel"/>
    <w:tmpl w:val="F4D65C0A"/>
    <w:lvl w:ilvl="0" w:tplc="0407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72E348B5"/>
    <w:multiLevelType w:val="hybridMultilevel"/>
    <w:tmpl w:val="09E4EB08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59B1AA1"/>
    <w:multiLevelType w:val="hybridMultilevel"/>
    <w:tmpl w:val="92D2E968"/>
    <w:lvl w:ilvl="0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68488112">
    <w:abstractNumId w:val="4"/>
  </w:num>
  <w:num w:numId="2" w16cid:durableId="1659386055">
    <w:abstractNumId w:val="17"/>
  </w:num>
  <w:num w:numId="3" w16cid:durableId="211578612">
    <w:abstractNumId w:val="7"/>
  </w:num>
  <w:num w:numId="4" w16cid:durableId="1208641606">
    <w:abstractNumId w:val="22"/>
  </w:num>
  <w:num w:numId="5" w16cid:durableId="535587162">
    <w:abstractNumId w:val="5"/>
  </w:num>
  <w:num w:numId="6" w16cid:durableId="307521148">
    <w:abstractNumId w:val="9"/>
  </w:num>
  <w:num w:numId="7" w16cid:durableId="1449854319">
    <w:abstractNumId w:val="3"/>
  </w:num>
  <w:num w:numId="8" w16cid:durableId="1167332279">
    <w:abstractNumId w:val="12"/>
  </w:num>
  <w:num w:numId="9" w16cid:durableId="1036275174">
    <w:abstractNumId w:val="10"/>
  </w:num>
  <w:num w:numId="10" w16cid:durableId="870609932">
    <w:abstractNumId w:val="19"/>
  </w:num>
  <w:num w:numId="11" w16cid:durableId="2012678320">
    <w:abstractNumId w:val="26"/>
  </w:num>
  <w:num w:numId="12" w16cid:durableId="361832860">
    <w:abstractNumId w:val="18"/>
  </w:num>
  <w:num w:numId="13" w16cid:durableId="960724928">
    <w:abstractNumId w:val="6"/>
  </w:num>
  <w:num w:numId="14" w16cid:durableId="1475023835">
    <w:abstractNumId w:val="21"/>
  </w:num>
  <w:num w:numId="15" w16cid:durableId="543753867">
    <w:abstractNumId w:val="13"/>
  </w:num>
  <w:num w:numId="16" w16cid:durableId="1936472069">
    <w:abstractNumId w:val="27"/>
  </w:num>
  <w:num w:numId="17" w16cid:durableId="83304415">
    <w:abstractNumId w:val="28"/>
  </w:num>
  <w:num w:numId="18" w16cid:durableId="1485511164">
    <w:abstractNumId w:val="24"/>
  </w:num>
  <w:num w:numId="19" w16cid:durableId="1423600308">
    <w:abstractNumId w:val="25"/>
  </w:num>
  <w:num w:numId="20" w16cid:durableId="473642035">
    <w:abstractNumId w:val="14"/>
  </w:num>
  <w:num w:numId="21" w16cid:durableId="2005086434">
    <w:abstractNumId w:val="15"/>
  </w:num>
  <w:num w:numId="22" w16cid:durableId="1757745115">
    <w:abstractNumId w:val="4"/>
  </w:num>
  <w:num w:numId="23" w16cid:durableId="1373190797">
    <w:abstractNumId w:val="4"/>
  </w:num>
  <w:num w:numId="24" w16cid:durableId="1478381268">
    <w:abstractNumId w:val="4"/>
  </w:num>
  <w:num w:numId="25" w16cid:durableId="299922273">
    <w:abstractNumId w:val="4"/>
  </w:num>
  <w:num w:numId="26" w16cid:durableId="1442148338">
    <w:abstractNumId w:val="4"/>
  </w:num>
  <w:num w:numId="27" w16cid:durableId="135075436">
    <w:abstractNumId w:val="4"/>
  </w:num>
  <w:num w:numId="28" w16cid:durableId="1427194155">
    <w:abstractNumId w:val="17"/>
  </w:num>
  <w:num w:numId="29" w16cid:durableId="992758823">
    <w:abstractNumId w:val="17"/>
    <w:lvlOverride w:ilvl="0">
      <w:startOverride w:val="1"/>
    </w:lvlOverride>
  </w:num>
  <w:num w:numId="30" w16cid:durableId="1235625954">
    <w:abstractNumId w:val="8"/>
  </w:num>
  <w:num w:numId="31" w16cid:durableId="394160241">
    <w:abstractNumId w:val="2"/>
  </w:num>
  <w:num w:numId="32" w16cid:durableId="1510679271">
    <w:abstractNumId w:val="0"/>
  </w:num>
  <w:num w:numId="33" w16cid:durableId="1780102291">
    <w:abstractNumId w:val="1"/>
  </w:num>
  <w:num w:numId="34" w16cid:durableId="2000231548">
    <w:abstractNumId w:val="8"/>
  </w:num>
  <w:num w:numId="35" w16cid:durableId="532763573">
    <w:abstractNumId w:val="8"/>
  </w:num>
  <w:num w:numId="36" w16cid:durableId="1998533323">
    <w:abstractNumId w:val="8"/>
  </w:num>
  <w:num w:numId="37" w16cid:durableId="1479880112">
    <w:abstractNumId w:val="8"/>
  </w:num>
  <w:num w:numId="38" w16cid:durableId="12654599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07401433">
    <w:abstractNumId w:val="8"/>
  </w:num>
  <w:num w:numId="40" w16cid:durableId="649209324">
    <w:abstractNumId w:val="11"/>
  </w:num>
  <w:num w:numId="41" w16cid:durableId="1759131335">
    <w:abstractNumId w:val="16"/>
  </w:num>
  <w:num w:numId="42" w16cid:durableId="1032463118">
    <w:abstractNumId w:val="23"/>
  </w:num>
  <w:num w:numId="43" w16cid:durableId="223952220">
    <w:abstractNumId w:val="2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ocumentProtection w:edit="forms" w:enforcement="0"/>
  <w:defaultTabStop w:val="720"/>
  <w:autoHyphenation/>
  <w:hyphenationZone w:val="425"/>
  <w:drawingGridHorizontalSpacing w:val="110"/>
  <w:displayHorizont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ID" w:val="16301177"/>
    <w:docVar w:name="Version" w:val="1"/>
  </w:docVars>
  <w:rsids>
    <w:rsidRoot w:val="00FC7BB3"/>
    <w:rsid w:val="00000722"/>
    <w:rsid w:val="00001D12"/>
    <w:rsid w:val="00004500"/>
    <w:rsid w:val="00006EEC"/>
    <w:rsid w:val="0001071F"/>
    <w:rsid w:val="00010BCC"/>
    <w:rsid w:val="000118B3"/>
    <w:rsid w:val="0001782D"/>
    <w:rsid w:val="00022290"/>
    <w:rsid w:val="00024B87"/>
    <w:rsid w:val="0002727E"/>
    <w:rsid w:val="00030997"/>
    <w:rsid w:val="00033C37"/>
    <w:rsid w:val="00033CF8"/>
    <w:rsid w:val="00033FD4"/>
    <w:rsid w:val="000347F9"/>
    <w:rsid w:val="000356A5"/>
    <w:rsid w:val="00035AC1"/>
    <w:rsid w:val="000369CB"/>
    <w:rsid w:val="00036CA7"/>
    <w:rsid w:val="0003704B"/>
    <w:rsid w:val="00041EF5"/>
    <w:rsid w:val="000422B2"/>
    <w:rsid w:val="00043239"/>
    <w:rsid w:val="0004323A"/>
    <w:rsid w:val="000458E5"/>
    <w:rsid w:val="000467FE"/>
    <w:rsid w:val="00047A60"/>
    <w:rsid w:val="00051287"/>
    <w:rsid w:val="000513E2"/>
    <w:rsid w:val="000671EE"/>
    <w:rsid w:val="00071497"/>
    <w:rsid w:val="00071E32"/>
    <w:rsid w:val="00074194"/>
    <w:rsid w:val="00074C45"/>
    <w:rsid w:val="00075C70"/>
    <w:rsid w:val="00075C85"/>
    <w:rsid w:val="000827A0"/>
    <w:rsid w:val="00086BC1"/>
    <w:rsid w:val="00094738"/>
    <w:rsid w:val="00097F34"/>
    <w:rsid w:val="000A024B"/>
    <w:rsid w:val="000A0337"/>
    <w:rsid w:val="000A3B5C"/>
    <w:rsid w:val="000A41DF"/>
    <w:rsid w:val="000A5F8E"/>
    <w:rsid w:val="000A6F99"/>
    <w:rsid w:val="000B04F2"/>
    <w:rsid w:val="000B0CA2"/>
    <w:rsid w:val="000B1A0A"/>
    <w:rsid w:val="000B24DB"/>
    <w:rsid w:val="000B29E1"/>
    <w:rsid w:val="000B37D6"/>
    <w:rsid w:val="000B6625"/>
    <w:rsid w:val="000C0EF6"/>
    <w:rsid w:val="000C2A1A"/>
    <w:rsid w:val="000D4F36"/>
    <w:rsid w:val="000E07CF"/>
    <w:rsid w:val="000E1476"/>
    <w:rsid w:val="000E3596"/>
    <w:rsid w:val="000E4DD8"/>
    <w:rsid w:val="000E6206"/>
    <w:rsid w:val="000E7083"/>
    <w:rsid w:val="000F06B0"/>
    <w:rsid w:val="000F36B0"/>
    <w:rsid w:val="000F468E"/>
    <w:rsid w:val="000F5037"/>
    <w:rsid w:val="000F6F44"/>
    <w:rsid w:val="000F743F"/>
    <w:rsid w:val="00100729"/>
    <w:rsid w:val="001021A7"/>
    <w:rsid w:val="001024E2"/>
    <w:rsid w:val="00104774"/>
    <w:rsid w:val="00104F82"/>
    <w:rsid w:val="0010665F"/>
    <w:rsid w:val="0010753D"/>
    <w:rsid w:val="00107641"/>
    <w:rsid w:val="001077BA"/>
    <w:rsid w:val="001118DC"/>
    <w:rsid w:val="00121688"/>
    <w:rsid w:val="001241CF"/>
    <w:rsid w:val="0012433D"/>
    <w:rsid w:val="00124341"/>
    <w:rsid w:val="00124897"/>
    <w:rsid w:val="00124A38"/>
    <w:rsid w:val="00125A24"/>
    <w:rsid w:val="00126507"/>
    <w:rsid w:val="00126BF5"/>
    <w:rsid w:val="001312F0"/>
    <w:rsid w:val="00132524"/>
    <w:rsid w:val="00136099"/>
    <w:rsid w:val="001447F3"/>
    <w:rsid w:val="00144FAF"/>
    <w:rsid w:val="00147FA0"/>
    <w:rsid w:val="00151700"/>
    <w:rsid w:val="0015649A"/>
    <w:rsid w:val="00156F08"/>
    <w:rsid w:val="0016072B"/>
    <w:rsid w:val="0016300B"/>
    <w:rsid w:val="00165A48"/>
    <w:rsid w:val="001674E9"/>
    <w:rsid w:val="00167E51"/>
    <w:rsid w:val="00167FEF"/>
    <w:rsid w:val="00171899"/>
    <w:rsid w:val="00171FCC"/>
    <w:rsid w:val="0017254F"/>
    <w:rsid w:val="00175EAD"/>
    <w:rsid w:val="00176597"/>
    <w:rsid w:val="00176654"/>
    <w:rsid w:val="00182CD6"/>
    <w:rsid w:val="00194860"/>
    <w:rsid w:val="00194943"/>
    <w:rsid w:val="00194DA5"/>
    <w:rsid w:val="00196893"/>
    <w:rsid w:val="001A01FC"/>
    <w:rsid w:val="001A28C5"/>
    <w:rsid w:val="001A2D32"/>
    <w:rsid w:val="001A306C"/>
    <w:rsid w:val="001A3656"/>
    <w:rsid w:val="001A59A1"/>
    <w:rsid w:val="001A6FF4"/>
    <w:rsid w:val="001B0965"/>
    <w:rsid w:val="001B0B1B"/>
    <w:rsid w:val="001B1140"/>
    <w:rsid w:val="001B4205"/>
    <w:rsid w:val="001B7015"/>
    <w:rsid w:val="001C0DC3"/>
    <w:rsid w:val="001C60C8"/>
    <w:rsid w:val="001D1203"/>
    <w:rsid w:val="001D3DB8"/>
    <w:rsid w:val="001E134A"/>
    <w:rsid w:val="001E26F4"/>
    <w:rsid w:val="001E4711"/>
    <w:rsid w:val="001E5D14"/>
    <w:rsid w:val="001E61F1"/>
    <w:rsid w:val="001E7598"/>
    <w:rsid w:val="001E7F62"/>
    <w:rsid w:val="001F3897"/>
    <w:rsid w:val="001F3F21"/>
    <w:rsid w:val="001F50DA"/>
    <w:rsid w:val="001F6178"/>
    <w:rsid w:val="002004D9"/>
    <w:rsid w:val="00200607"/>
    <w:rsid w:val="00202AB3"/>
    <w:rsid w:val="00206A31"/>
    <w:rsid w:val="002115F5"/>
    <w:rsid w:val="0021394C"/>
    <w:rsid w:val="0021431F"/>
    <w:rsid w:val="00215722"/>
    <w:rsid w:val="00215872"/>
    <w:rsid w:val="00216164"/>
    <w:rsid w:val="002163DA"/>
    <w:rsid w:val="002221BF"/>
    <w:rsid w:val="0022290F"/>
    <w:rsid w:val="00223791"/>
    <w:rsid w:val="002247FA"/>
    <w:rsid w:val="00224CA0"/>
    <w:rsid w:val="0023141B"/>
    <w:rsid w:val="00231BBD"/>
    <w:rsid w:val="00233B2B"/>
    <w:rsid w:val="00234F71"/>
    <w:rsid w:val="0023510F"/>
    <w:rsid w:val="0023608C"/>
    <w:rsid w:val="00236576"/>
    <w:rsid w:val="0023666E"/>
    <w:rsid w:val="002429D8"/>
    <w:rsid w:val="00243807"/>
    <w:rsid w:val="002447BE"/>
    <w:rsid w:val="00244A71"/>
    <w:rsid w:val="00244C13"/>
    <w:rsid w:val="0024535E"/>
    <w:rsid w:val="002473A2"/>
    <w:rsid w:val="00251E5B"/>
    <w:rsid w:val="002568B0"/>
    <w:rsid w:val="00257A40"/>
    <w:rsid w:val="00261690"/>
    <w:rsid w:val="0026181D"/>
    <w:rsid w:val="00263A23"/>
    <w:rsid w:val="00263EAC"/>
    <w:rsid w:val="00265361"/>
    <w:rsid w:val="00265520"/>
    <w:rsid w:val="00266115"/>
    <w:rsid w:val="00266D15"/>
    <w:rsid w:val="00270237"/>
    <w:rsid w:val="0027048F"/>
    <w:rsid w:val="00270975"/>
    <w:rsid w:val="00272D6B"/>
    <w:rsid w:val="00272EB9"/>
    <w:rsid w:val="00275091"/>
    <w:rsid w:val="0027677C"/>
    <w:rsid w:val="00277F61"/>
    <w:rsid w:val="00280179"/>
    <w:rsid w:val="00284E1A"/>
    <w:rsid w:val="00286154"/>
    <w:rsid w:val="00287BE7"/>
    <w:rsid w:val="00287C07"/>
    <w:rsid w:val="00292262"/>
    <w:rsid w:val="002923DE"/>
    <w:rsid w:val="0029310A"/>
    <w:rsid w:val="00294662"/>
    <w:rsid w:val="002A3D8B"/>
    <w:rsid w:val="002A608D"/>
    <w:rsid w:val="002A6313"/>
    <w:rsid w:val="002B383F"/>
    <w:rsid w:val="002B3B45"/>
    <w:rsid w:val="002B4C89"/>
    <w:rsid w:val="002B5115"/>
    <w:rsid w:val="002B6030"/>
    <w:rsid w:val="002B678E"/>
    <w:rsid w:val="002B6D78"/>
    <w:rsid w:val="002B6F5E"/>
    <w:rsid w:val="002C04ED"/>
    <w:rsid w:val="002C1167"/>
    <w:rsid w:val="002C65F6"/>
    <w:rsid w:val="002D09FF"/>
    <w:rsid w:val="002D39E1"/>
    <w:rsid w:val="002D57FA"/>
    <w:rsid w:val="002D5E13"/>
    <w:rsid w:val="002D6942"/>
    <w:rsid w:val="002D6A08"/>
    <w:rsid w:val="002E0EDE"/>
    <w:rsid w:val="002E4718"/>
    <w:rsid w:val="002E53C1"/>
    <w:rsid w:val="002E69BB"/>
    <w:rsid w:val="002E7735"/>
    <w:rsid w:val="002F009C"/>
    <w:rsid w:val="002F23A4"/>
    <w:rsid w:val="002F78E2"/>
    <w:rsid w:val="003013C0"/>
    <w:rsid w:val="003023CB"/>
    <w:rsid w:val="00303187"/>
    <w:rsid w:val="00304237"/>
    <w:rsid w:val="00305234"/>
    <w:rsid w:val="003070A2"/>
    <w:rsid w:val="00312EE3"/>
    <w:rsid w:val="003134BE"/>
    <w:rsid w:val="003204D6"/>
    <w:rsid w:val="00323219"/>
    <w:rsid w:val="003259B7"/>
    <w:rsid w:val="003278E5"/>
    <w:rsid w:val="00331BD7"/>
    <w:rsid w:val="0033673F"/>
    <w:rsid w:val="00341B03"/>
    <w:rsid w:val="00341BDB"/>
    <w:rsid w:val="00342506"/>
    <w:rsid w:val="0034374B"/>
    <w:rsid w:val="00343C28"/>
    <w:rsid w:val="00344E8F"/>
    <w:rsid w:val="0034749D"/>
    <w:rsid w:val="0034797D"/>
    <w:rsid w:val="00347A55"/>
    <w:rsid w:val="00347F40"/>
    <w:rsid w:val="003556FE"/>
    <w:rsid w:val="0036027F"/>
    <w:rsid w:val="00360C04"/>
    <w:rsid w:val="003611EE"/>
    <w:rsid w:val="0036366C"/>
    <w:rsid w:val="00364951"/>
    <w:rsid w:val="00365363"/>
    <w:rsid w:val="00365F6B"/>
    <w:rsid w:val="003665C5"/>
    <w:rsid w:val="003720F7"/>
    <w:rsid w:val="003730AB"/>
    <w:rsid w:val="003748E6"/>
    <w:rsid w:val="00376C01"/>
    <w:rsid w:val="00377590"/>
    <w:rsid w:val="003825BD"/>
    <w:rsid w:val="00382A2C"/>
    <w:rsid w:val="00390C99"/>
    <w:rsid w:val="00392072"/>
    <w:rsid w:val="00393D67"/>
    <w:rsid w:val="00395880"/>
    <w:rsid w:val="00396463"/>
    <w:rsid w:val="00396E83"/>
    <w:rsid w:val="00397935"/>
    <w:rsid w:val="003A09AF"/>
    <w:rsid w:val="003A13EA"/>
    <w:rsid w:val="003A2CB8"/>
    <w:rsid w:val="003A578E"/>
    <w:rsid w:val="003A5802"/>
    <w:rsid w:val="003B1AE8"/>
    <w:rsid w:val="003B3CC6"/>
    <w:rsid w:val="003B589E"/>
    <w:rsid w:val="003C04FB"/>
    <w:rsid w:val="003C0688"/>
    <w:rsid w:val="003C32F0"/>
    <w:rsid w:val="003C3E18"/>
    <w:rsid w:val="003C4E52"/>
    <w:rsid w:val="003C6A1F"/>
    <w:rsid w:val="003D27C3"/>
    <w:rsid w:val="003D7AAF"/>
    <w:rsid w:val="003E133B"/>
    <w:rsid w:val="003E35F2"/>
    <w:rsid w:val="003E3ADC"/>
    <w:rsid w:val="003E6C4A"/>
    <w:rsid w:val="003F7203"/>
    <w:rsid w:val="003F7672"/>
    <w:rsid w:val="00400F72"/>
    <w:rsid w:val="00406429"/>
    <w:rsid w:val="004066A1"/>
    <w:rsid w:val="004079DB"/>
    <w:rsid w:val="00410055"/>
    <w:rsid w:val="004141A8"/>
    <w:rsid w:val="00415598"/>
    <w:rsid w:val="00417A86"/>
    <w:rsid w:val="004202BB"/>
    <w:rsid w:val="00421043"/>
    <w:rsid w:val="004217EA"/>
    <w:rsid w:val="00425CD9"/>
    <w:rsid w:val="00431678"/>
    <w:rsid w:val="00437F48"/>
    <w:rsid w:val="00440FAF"/>
    <w:rsid w:val="004419A2"/>
    <w:rsid w:val="00442C08"/>
    <w:rsid w:val="004443EB"/>
    <w:rsid w:val="0044473B"/>
    <w:rsid w:val="00445AC4"/>
    <w:rsid w:val="00446774"/>
    <w:rsid w:val="00447057"/>
    <w:rsid w:val="004514B5"/>
    <w:rsid w:val="00460649"/>
    <w:rsid w:val="004614B2"/>
    <w:rsid w:val="00462EB9"/>
    <w:rsid w:val="00464A14"/>
    <w:rsid w:val="00465562"/>
    <w:rsid w:val="00474D57"/>
    <w:rsid w:val="00476D54"/>
    <w:rsid w:val="00476EB1"/>
    <w:rsid w:val="00485BC1"/>
    <w:rsid w:val="00486FD7"/>
    <w:rsid w:val="0049357B"/>
    <w:rsid w:val="00493C6E"/>
    <w:rsid w:val="0049461A"/>
    <w:rsid w:val="0049490B"/>
    <w:rsid w:val="00495AA6"/>
    <w:rsid w:val="00496470"/>
    <w:rsid w:val="004965DC"/>
    <w:rsid w:val="004A65DD"/>
    <w:rsid w:val="004A75E3"/>
    <w:rsid w:val="004A7F17"/>
    <w:rsid w:val="004B377B"/>
    <w:rsid w:val="004B4944"/>
    <w:rsid w:val="004B4A4B"/>
    <w:rsid w:val="004B5A3F"/>
    <w:rsid w:val="004C1F45"/>
    <w:rsid w:val="004C21D3"/>
    <w:rsid w:val="004C359A"/>
    <w:rsid w:val="004C4446"/>
    <w:rsid w:val="004D0654"/>
    <w:rsid w:val="004D1B4A"/>
    <w:rsid w:val="004D2973"/>
    <w:rsid w:val="004D303B"/>
    <w:rsid w:val="004D4EFF"/>
    <w:rsid w:val="004E3673"/>
    <w:rsid w:val="004E3C90"/>
    <w:rsid w:val="004F011C"/>
    <w:rsid w:val="004F1196"/>
    <w:rsid w:val="004F1888"/>
    <w:rsid w:val="004F36BB"/>
    <w:rsid w:val="004F4364"/>
    <w:rsid w:val="004F4CCE"/>
    <w:rsid w:val="004F70DF"/>
    <w:rsid w:val="00503817"/>
    <w:rsid w:val="00504DB7"/>
    <w:rsid w:val="005074BA"/>
    <w:rsid w:val="00515BE5"/>
    <w:rsid w:val="00516F3F"/>
    <w:rsid w:val="0051789A"/>
    <w:rsid w:val="0051798B"/>
    <w:rsid w:val="005218BF"/>
    <w:rsid w:val="00521C16"/>
    <w:rsid w:val="00522B17"/>
    <w:rsid w:val="00531D24"/>
    <w:rsid w:val="0053215E"/>
    <w:rsid w:val="00533049"/>
    <w:rsid w:val="0053391B"/>
    <w:rsid w:val="00534CC6"/>
    <w:rsid w:val="00541DFA"/>
    <w:rsid w:val="0054315F"/>
    <w:rsid w:val="00546DF3"/>
    <w:rsid w:val="00550228"/>
    <w:rsid w:val="00554000"/>
    <w:rsid w:val="00554786"/>
    <w:rsid w:val="005563B8"/>
    <w:rsid w:val="0055718C"/>
    <w:rsid w:val="00560583"/>
    <w:rsid w:val="00567889"/>
    <w:rsid w:val="00576578"/>
    <w:rsid w:val="005766A5"/>
    <w:rsid w:val="0058023A"/>
    <w:rsid w:val="00583B30"/>
    <w:rsid w:val="005869EE"/>
    <w:rsid w:val="0058781C"/>
    <w:rsid w:val="00590B7F"/>
    <w:rsid w:val="00591916"/>
    <w:rsid w:val="00593053"/>
    <w:rsid w:val="0059466E"/>
    <w:rsid w:val="005A60F0"/>
    <w:rsid w:val="005A72FE"/>
    <w:rsid w:val="005B0212"/>
    <w:rsid w:val="005B1FE2"/>
    <w:rsid w:val="005B266A"/>
    <w:rsid w:val="005B4E89"/>
    <w:rsid w:val="005B5030"/>
    <w:rsid w:val="005B6570"/>
    <w:rsid w:val="005B7A46"/>
    <w:rsid w:val="005B7D81"/>
    <w:rsid w:val="005C0BD4"/>
    <w:rsid w:val="005C259E"/>
    <w:rsid w:val="005C2DFB"/>
    <w:rsid w:val="005D1D48"/>
    <w:rsid w:val="005D677A"/>
    <w:rsid w:val="005D6C64"/>
    <w:rsid w:val="005E03D8"/>
    <w:rsid w:val="005E056B"/>
    <w:rsid w:val="005E2BE3"/>
    <w:rsid w:val="005E47EA"/>
    <w:rsid w:val="005E4A1A"/>
    <w:rsid w:val="005E5874"/>
    <w:rsid w:val="005F029A"/>
    <w:rsid w:val="005F1315"/>
    <w:rsid w:val="005F2B6D"/>
    <w:rsid w:val="005F2E32"/>
    <w:rsid w:val="005F3056"/>
    <w:rsid w:val="005F33F3"/>
    <w:rsid w:val="005F6D2A"/>
    <w:rsid w:val="006009E7"/>
    <w:rsid w:val="00604955"/>
    <w:rsid w:val="0060547C"/>
    <w:rsid w:val="0060586E"/>
    <w:rsid w:val="006058B9"/>
    <w:rsid w:val="00607BAD"/>
    <w:rsid w:val="00612B2D"/>
    <w:rsid w:val="00615011"/>
    <w:rsid w:val="00616A58"/>
    <w:rsid w:val="00622D8D"/>
    <w:rsid w:val="006234D5"/>
    <w:rsid w:val="006331C0"/>
    <w:rsid w:val="00634EBD"/>
    <w:rsid w:val="00635774"/>
    <w:rsid w:val="006363BE"/>
    <w:rsid w:val="00637441"/>
    <w:rsid w:val="006402A0"/>
    <w:rsid w:val="00640774"/>
    <w:rsid w:val="00640850"/>
    <w:rsid w:val="006424A5"/>
    <w:rsid w:val="006425A9"/>
    <w:rsid w:val="0064336E"/>
    <w:rsid w:val="00643BDE"/>
    <w:rsid w:val="0064521D"/>
    <w:rsid w:val="00645409"/>
    <w:rsid w:val="006454E4"/>
    <w:rsid w:val="0064729F"/>
    <w:rsid w:val="006511EF"/>
    <w:rsid w:val="00651671"/>
    <w:rsid w:val="0065421A"/>
    <w:rsid w:val="00654F20"/>
    <w:rsid w:val="006572AD"/>
    <w:rsid w:val="006572E7"/>
    <w:rsid w:val="0065768F"/>
    <w:rsid w:val="00657E4D"/>
    <w:rsid w:val="00664E84"/>
    <w:rsid w:val="0066502A"/>
    <w:rsid w:val="00665229"/>
    <w:rsid w:val="00667307"/>
    <w:rsid w:val="006705DC"/>
    <w:rsid w:val="0067167A"/>
    <w:rsid w:val="006723E5"/>
    <w:rsid w:val="00672BF9"/>
    <w:rsid w:val="00674ED8"/>
    <w:rsid w:val="006768B5"/>
    <w:rsid w:val="006770E7"/>
    <w:rsid w:val="006778B6"/>
    <w:rsid w:val="00684EA3"/>
    <w:rsid w:val="00685D18"/>
    <w:rsid w:val="00690522"/>
    <w:rsid w:val="00694BDA"/>
    <w:rsid w:val="00694CD2"/>
    <w:rsid w:val="00695133"/>
    <w:rsid w:val="006963E3"/>
    <w:rsid w:val="0069723C"/>
    <w:rsid w:val="00697EA5"/>
    <w:rsid w:val="006A044E"/>
    <w:rsid w:val="006A1CF1"/>
    <w:rsid w:val="006A2019"/>
    <w:rsid w:val="006A33F0"/>
    <w:rsid w:val="006A422B"/>
    <w:rsid w:val="006A49D6"/>
    <w:rsid w:val="006A5251"/>
    <w:rsid w:val="006B55AB"/>
    <w:rsid w:val="006C01C5"/>
    <w:rsid w:val="006C133D"/>
    <w:rsid w:val="006C5559"/>
    <w:rsid w:val="006C6B57"/>
    <w:rsid w:val="006C763B"/>
    <w:rsid w:val="006C76D8"/>
    <w:rsid w:val="006D460D"/>
    <w:rsid w:val="006D5767"/>
    <w:rsid w:val="006D72BE"/>
    <w:rsid w:val="006D7D41"/>
    <w:rsid w:val="006E5008"/>
    <w:rsid w:val="006E54C2"/>
    <w:rsid w:val="006E57CF"/>
    <w:rsid w:val="006E5F59"/>
    <w:rsid w:val="006E6430"/>
    <w:rsid w:val="006E6A90"/>
    <w:rsid w:val="006E7163"/>
    <w:rsid w:val="006E7AE5"/>
    <w:rsid w:val="006F13D9"/>
    <w:rsid w:val="006F22CA"/>
    <w:rsid w:val="006F2919"/>
    <w:rsid w:val="006F332F"/>
    <w:rsid w:val="006F44AA"/>
    <w:rsid w:val="006F4767"/>
    <w:rsid w:val="006F4843"/>
    <w:rsid w:val="00701BE5"/>
    <w:rsid w:val="00703E41"/>
    <w:rsid w:val="00704EE0"/>
    <w:rsid w:val="00705876"/>
    <w:rsid w:val="00711891"/>
    <w:rsid w:val="00712B1D"/>
    <w:rsid w:val="00715D0F"/>
    <w:rsid w:val="00717DBA"/>
    <w:rsid w:val="00717FEF"/>
    <w:rsid w:val="00720B45"/>
    <w:rsid w:val="00722151"/>
    <w:rsid w:val="007238E0"/>
    <w:rsid w:val="00725772"/>
    <w:rsid w:val="0072794C"/>
    <w:rsid w:val="00732E46"/>
    <w:rsid w:val="0073350A"/>
    <w:rsid w:val="007353C7"/>
    <w:rsid w:val="00736A46"/>
    <w:rsid w:val="00737DFB"/>
    <w:rsid w:val="00745374"/>
    <w:rsid w:val="0074603D"/>
    <w:rsid w:val="0075115E"/>
    <w:rsid w:val="00754E3D"/>
    <w:rsid w:val="00755C4C"/>
    <w:rsid w:val="00755E60"/>
    <w:rsid w:val="00756D72"/>
    <w:rsid w:val="00763C4C"/>
    <w:rsid w:val="00764A90"/>
    <w:rsid w:val="00765508"/>
    <w:rsid w:val="00765DE7"/>
    <w:rsid w:val="0077329B"/>
    <w:rsid w:val="007734E4"/>
    <w:rsid w:val="007744DC"/>
    <w:rsid w:val="00776C6B"/>
    <w:rsid w:val="00784BFA"/>
    <w:rsid w:val="0078605E"/>
    <w:rsid w:val="007900BB"/>
    <w:rsid w:val="00790F74"/>
    <w:rsid w:val="00793569"/>
    <w:rsid w:val="007940DF"/>
    <w:rsid w:val="007A5883"/>
    <w:rsid w:val="007B2859"/>
    <w:rsid w:val="007B4BFC"/>
    <w:rsid w:val="007C5976"/>
    <w:rsid w:val="007C5BEB"/>
    <w:rsid w:val="007D2709"/>
    <w:rsid w:val="007D4E5B"/>
    <w:rsid w:val="007D55D0"/>
    <w:rsid w:val="007D7842"/>
    <w:rsid w:val="007E0797"/>
    <w:rsid w:val="007E3EB0"/>
    <w:rsid w:val="007E3EE0"/>
    <w:rsid w:val="007E4436"/>
    <w:rsid w:val="007E56C5"/>
    <w:rsid w:val="007E70D1"/>
    <w:rsid w:val="007E71ED"/>
    <w:rsid w:val="007F03BD"/>
    <w:rsid w:val="007F0682"/>
    <w:rsid w:val="007F1D2A"/>
    <w:rsid w:val="007F2F6E"/>
    <w:rsid w:val="007F34A8"/>
    <w:rsid w:val="008043DB"/>
    <w:rsid w:val="008171D2"/>
    <w:rsid w:val="00817903"/>
    <w:rsid w:val="00821B9B"/>
    <w:rsid w:val="00824686"/>
    <w:rsid w:val="00825CDA"/>
    <w:rsid w:val="00827881"/>
    <w:rsid w:val="008317CB"/>
    <w:rsid w:val="008358B4"/>
    <w:rsid w:val="00835E78"/>
    <w:rsid w:val="008455E5"/>
    <w:rsid w:val="00846729"/>
    <w:rsid w:val="00850726"/>
    <w:rsid w:val="00851A2F"/>
    <w:rsid w:val="008528BA"/>
    <w:rsid w:val="00854077"/>
    <w:rsid w:val="00854559"/>
    <w:rsid w:val="008547EA"/>
    <w:rsid w:val="00862833"/>
    <w:rsid w:val="00862857"/>
    <w:rsid w:val="0086380E"/>
    <w:rsid w:val="0086459A"/>
    <w:rsid w:val="00864A10"/>
    <w:rsid w:val="008660F9"/>
    <w:rsid w:val="0086700D"/>
    <w:rsid w:val="00871842"/>
    <w:rsid w:val="0087393D"/>
    <w:rsid w:val="008753C4"/>
    <w:rsid w:val="00877659"/>
    <w:rsid w:val="0088062C"/>
    <w:rsid w:val="008838C3"/>
    <w:rsid w:val="00884E60"/>
    <w:rsid w:val="008870AF"/>
    <w:rsid w:val="00892C75"/>
    <w:rsid w:val="00892C80"/>
    <w:rsid w:val="00894BDC"/>
    <w:rsid w:val="0089589E"/>
    <w:rsid w:val="00895DAA"/>
    <w:rsid w:val="00896092"/>
    <w:rsid w:val="008A0A4E"/>
    <w:rsid w:val="008A2FCA"/>
    <w:rsid w:val="008B0837"/>
    <w:rsid w:val="008B0A9C"/>
    <w:rsid w:val="008B46E8"/>
    <w:rsid w:val="008C3A5B"/>
    <w:rsid w:val="008C4D6E"/>
    <w:rsid w:val="008C5754"/>
    <w:rsid w:val="008C74AD"/>
    <w:rsid w:val="008D0349"/>
    <w:rsid w:val="008D68AF"/>
    <w:rsid w:val="008D71A2"/>
    <w:rsid w:val="008E019D"/>
    <w:rsid w:val="008E297B"/>
    <w:rsid w:val="008E41AB"/>
    <w:rsid w:val="008F529D"/>
    <w:rsid w:val="008F6855"/>
    <w:rsid w:val="008F7F6E"/>
    <w:rsid w:val="009016E0"/>
    <w:rsid w:val="009018A2"/>
    <w:rsid w:val="00901E40"/>
    <w:rsid w:val="00903163"/>
    <w:rsid w:val="009038CA"/>
    <w:rsid w:val="009103CA"/>
    <w:rsid w:val="00911D74"/>
    <w:rsid w:val="00912FF5"/>
    <w:rsid w:val="009133BE"/>
    <w:rsid w:val="009138CB"/>
    <w:rsid w:val="009143C5"/>
    <w:rsid w:val="009164E3"/>
    <w:rsid w:val="009168B6"/>
    <w:rsid w:val="00920989"/>
    <w:rsid w:val="00922BF8"/>
    <w:rsid w:val="00924C3E"/>
    <w:rsid w:val="009261CE"/>
    <w:rsid w:val="00926316"/>
    <w:rsid w:val="0093075B"/>
    <w:rsid w:val="0093091E"/>
    <w:rsid w:val="00933392"/>
    <w:rsid w:val="0093739C"/>
    <w:rsid w:val="00937ED2"/>
    <w:rsid w:val="00937F25"/>
    <w:rsid w:val="00940F05"/>
    <w:rsid w:val="0094107C"/>
    <w:rsid w:val="009421F1"/>
    <w:rsid w:val="00943D25"/>
    <w:rsid w:val="009443F7"/>
    <w:rsid w:val="009465C5"/>
    <w:rsid w:val="009471D7"/>
    <w:rsid w:val="00947270"/>
    <w:rsid w:val="009521C7"/>
    <w:rsid w:val="00955603"/>
    <w:rsid w:val="009617EB"/>
    <w:rsid w:val="0096323E"/>
    <w:rsid w:val="009656C5"/>
    <w:rsid w:val="00965A7E"/>
    <w:rsid w:val="0096781D"/>
    <w:rsid w:val="009708B2"/>
    <w:rsid w:val="00974345"/>
    <w:rsid w:val="00974838"/>
    <w:rsid w:val="00982756"/>
    <w:rsid w:val="00983E50"/>
    <w:rsid w:val="00986776"/>
    <w:rsid w:val="00987C34"/>
    <w:rsid w:val="00990A89"/>
    <w:rsid w:val="00991736"/>
    <w:rsid w:val="0099232B"/>
    <w:rsid w:val="00993E65"/>
    <w:rsid w:val="00993F4A"/>
    <w:rsid w:val="009948C2"/>
    <w:rsid w:val="009A0E43"/>
    <w:rsid w:val="009A7B70"/>
    <w:rsid w:val="009B2368"/>
    <w:rsid w:val="009B2F72"/>
    <w:rsid w:val="009B355B"/>
    <w:rsid w:val="009B3F7E"/>
    <w:rsid w:val="009B5263"/>
    <w:rsid w:val="009B5738"/>
    <w:rsid w:val="009B75AD"/>
    <w:rsid w:val="009B7FA9"/>
    <w:rsid w:val="009C22AB"/>
    <w:rsid w:val="009C2636"/>
    <w:rsid w:val="009C4B51"/>
    <w:rsid w:val="009C6AE5"/>
    <w:rsid w:val="009C6CFD"/>
    <w:rsid w:val="009C7B10"/>
    <w:rsid w:val="009C7F4E"/>
    <w:rsid w:val="009D128A"/>
    <w:rsid w:val="009D2511"/>
    <w:rsid w:val="009D29C9"/>
    <w:rsid w:val="009D40A2"/>
    <w:rsid w:val="009D46E1"/>
    <w:rsid w:val="009D74FF"/>
    <w:rsid w:val="009E0B9E"/>
    <w:rsid w:val="009E16D6"/>
    <w:rsid w:val="009E5039"/>
    <w:rsid w:val="009F02F2"/>
    <w:rsid w:val="009F0C26"/>
    <w:rsid w:val="009F1F42"/>
    <w:rsid w:val="009F2C48"/>
    <w:rsid w:val="009F54E3"/>
    <w:rsid w:val="009F615A"/>
    <w:rsid w:val="00A0285F"/>
    <w:rsid w:val="00A0453A"/>
    <w:rsid w:val="00A05FBE"/>
    <w:rsid w:val="00A06202"/>
    <w:rsid w:val="00A06358"/>
    <w:rsid w:val="00A07591"/>
    <w:rsid w:val="00A077C9"/>
    <w:rsid w:val="00A11208"/>
    <w:rsid w:val="00A11758"/>
    <w:rsid w:val="00A12961"/>
    <w:rsid w:val="00A12D75"/>
    <w:rsid w:val="00A1507A"/>
    <w:rsid w:val="00A153B2"/>
    <w:rsid w:val="00A20261"/>
    <w:rsid w:val="00A21C25"/>
    <w:rsid w:val="00A24671"/>
    <w:rsid w:val="00A248E7"/>
    <w:rsid w:val="00A258EC"/>
    <w:rsid w:val="00A27397"/>
    <w:rsid w:val="00A2763E"/>
    <w:rsid w:val="00A27843"/>
    <w:rsid w:val="00A31139"/>
    <w:rsid w:val="00A33CDC"/>
    <w:rsid w:val="00A33F7D"/>
    <w:rsid w:val="00A37A64"/>
    <w:rsid w:val="00A414D6"/>
    <w:rsid w:val="00A43311"/>
    <w:rsid w:val="00A44316"/>
    <w:rsid w:val="00A456B9"/>
    <w:rsid w:val="00A51EA9"/>
    <w:rsid w:val="00A51ED0"/>
    <w:rsid w:val="00A52802"/>
    <w:rsid w:val="00A52B2D"/>
    <w:rsid w:val="00A55499"/>
    <w:rsid w:val="00A57BF5"/>
    <w:rsid w:val="00A61F87"/>
    <w:rsid w:val="00A6475D"/>
    <w:rsid w:val="00A64A3E"/>
    <w:rsid w:val="00A64B27"/>
    <w:rsid w:val="00A74C07"/>
    <w:rsid w:val="00A810B4"/>
    <w:rsid w:val="00A825E8"/>
    <w:rsid w:val="00A83655"/>
    <w:rsid w:val="00A83D50"/>
    <w:rsid w:val="00A84AB7"/>
    <w:rsid w:val="00A84C7F"/>
    <w:rsid w:val="00A84F30"/>
    <w:rsid w:val="00A86579"/>
    <w:rsid w:val="00A86899"/>
    <w:rsid w:val="00A86FF9"/>
    <w:rsid w:val="00A8740F"/>
    <w:rsid w:val="00A878FB"/>
    <w:rsid w:val="00A9231D"/>
    <w:rsid w:val="00A93C23"/>
    <w:rsid w:val="00A93CCD"/>
    <w:rsid w:val="00A9557E"/>
    <w:rsid w:val="00A95A4F"/>
    <w:rsid w:val="00A96A4A"/>
    <w:rsid w:val="00AA011B"/>
    <w:rsid w:val="00AA2149"/>
    <w:rsid w:val="00AA53C8"/>
    <w:rsid w:val="00AA5480"/>
    <w:rsid w:val="00AB1510"/>
    <w:rsid w:val="00AB381E"/>
    <w:rsid w:val="00AB5D37"/>
    <w:rsid w:val="00AB6095"/>
    <w:rsid w:val="00AB65A8"/>
    <w:rsid w:val="00AB686F"/>
    <w:rsid w:val="00AC3067"/>
    <w:rsid w:val="00AC3E48"/>
    <w:rsid w:val="00AC5725"/>
    <w:rsid w:val="00AC7555"/>
    <w:rsid w:val="00AD1A92"/>
    <w:rsid w:val="00AD28F7"/>
    <w:rsid w:val="00AD299F"/>
    <w:rsid w:val="00AD342C"/>
    <w:rsid w:val="00AD50A3"/>
    <w:rsid w:val="00AD54C4"/>
    <w:rsid w:val="00AD5F80"/>
    <w:rsid w:val="00AE0082"/>
    <w:rsid w:val="00AE167E"/>
    <w:rsid w:val="00AE3513"/>
    <w:rsid w:val="00AE48AB"/>
    <w:rsid w:val="00AF2815"/>
    <w:rsid w:val="00AF2CB4"/>
    <w:rsid w:val="00AF4AF4"/>
    <w:rsid w:val="00AF51BE"/>
    <w:rsid w:val="00AF76C2"/>
    <w:rsid w:val="00B02F10"/>
    <w:rsid w:val="00B039D6"/>
    <w:rsid w:val="00B03FC8"/>
    <w:rsid w:val="00B041F4"/>
    <w:rsid w:val="00B057E9"/>
    <w:rsid w:val="00B0592F"/>
    <w:rsid w:val="00B06BC8"/>
    <w:rsid w:val="00B06FFB"/>
    <w:rsid w:val="00B07861"/>
    <w:rsid w:val="00B10BA8"/>
    <w:rsid w:val="00B132B6"/>
    <w:rsid w:val="00B145F9"/>
    <w:rsid w:val="00B159A8"/>
    <w:rsid w:val="00B15BBD"/>
    <w:rsid w:val="00B15D5E"/>
    <w:rsid w:val="00B200D9"/>
    <w:rsid w:val="00B22435"/>
    <w:rsid w:val="00B23ADE"/>
    <w:rsid w:val="00B23FE9"/>
    <w:rsid w:val="00B30AD2"/>
    <w:rsid w:val="00B30DEE"/>
    <w:rsid w:val="00B33D9B"/>
    <w:rsid w:val="00B34E17"/>
    <w:rsid w:val="00B362F5"/>
    <w:rsid w:val="00B36357"/>
    <w:rsid w:val="00B36A05"/>
    <w:rsid w:val="00B376FB"/>
    <w:rsid w:val="00B40B61"/>
    <w:rsid w:val="00B45C9D"/>
    <w:rsid w:val="00B53F84"/>
    <w:rsid w:val="00B546FD"/>
    <w:rsid w:val="00B549E4"/>
    <w:rsid w:val="00B55B87"/>
    <w:rsid w:val="00B60819"/>
    <w:rsid w:val="00B618C0"/>
    <w:rsid w:val="00B6255C"/>
    <w:rsid w:val="00B6592E"/>
    <w:rsid w:val="00B65984"/>
    <w:rsid w:val="00B66149"/>
    <w:rsid w:val="00B67211"/>
    <w:rsid w:val="00B709F0"/>
    <w:rsid w:val="00B71835"/>
    <w:rsid w:val="00B71854"/>
    <w:rsid w:val="00B72AF2"/>
    <w:rsid w:val="00B73225"/>
    <w:rsid w:val="00B755D5"/>
    <w:rsid w:val="00B766B4"/>
    <w:rsid w:val="00B77412"/>
    <w:rsid w:val="00B8122C"/>
    <w:rsid w:val="00B846FB"/>
    <w:rsid w:val="00B85CED"/>
    <w:rsid w:val="00B85F9D"/>
    <w:rsid w:val="00B91887"/>
    <w:rsid w:val="00B91FE6"/>
    <w:rsid w:val="00B928FA"/>
    <w:rsid w:val="00B929AB"/>
    <w:rsid w:val="00BA05EC"/>
    <w:rsid w:val="00BA22C0"/>
    <w:rsid w:val="00BA4B91"/>
    <w:rsid w:val="00BB15C7"/>
    <w:rsid w:val="00BB3AEA"/>
    <w:rsid w:val="00BB58FA"/>
    <w:rsid w:val="00BC0551"/>
    <w:rsid w:val="00BC070D"/>
    <w:rsid w:val="00BC0CF9"/>
    <w:rsid w:val="00BC17F0"/>
    <w:rsid w:val="00BC1862"/>
    <w:rsid w:val="00BC2BA0"/>
    <w:rsid w:val="00BC58AE"/>
    <w:rsid w:val="00BC6844"/>
    <w:rsid w:val="00BC7F3D"/>
    <w:rsid w:val="00BD0560"/>
    <w:rsid w:val="00BD2A66"/>
    <w:rsid w:val="00BD4974"/>
    <w:rsid w:val="00BD4EA8"/>
    <w:rsid w:val="00BD6AD4"/>
    <w:rsid w:val="00BE0553"/>
    <w:rsid w:val="00BE1F4E"/>
    <w:rsid w:val="00BE3861"/>
    <w:rsid w:val="00BE3B79"/>
    <w:rsid w:val="00BE745B"/>
    <w:rsid w:val="00BE79E4"/>
    <w:rsid w:val="00BE7DA0"/>
    <w:rsid w:val="00BF0AF0"/>
    <w:rsid w:val="00BF1DA5"/>
    <w:rsid w:val="00BF47E0"/>
    <w:rsid w:val="00BF4D6E"/>
    <w:rsid w:val="00BF63B9"/>
    <w:rsid w:val="00C00F5F"/>
    <w:rsid w:val="00C0507A"/>
    <w:rsid w:val="00C05A81"/>
    <w:rsid w:val="00C068C1"/>
    <w:rsid w:val="00C07312"/>
    <w:rsid w:val="00C127A9"/>
    <w:rsid w:val="00C15FB8"/>
    <w:rsid w:val="00C16805"/>
    <w:rsid w:val="00C175CA"/>
    <w:rsid w:val="00C315B3"/>
    <w:rsid w:val="00C31F51"/>
    <w:rsid w:val="00C41E48"/>
    <w:rsid w:val="00C42426"/>
    <w:rsid w:val="00C43225"/>
    <w:rsid w:val="00C51541"/>
    <w:rsid w:val="00C53457"/>
    <w:rsid w:val="00C54303"/>
    <w:rsid w:val="00C56405"/>
    <w:rsid w:val="00C568F4"/>
    <w:rsid w:val="00C571A8"/>
    <w:rsid w:val="00C61472"/>
    <w:rsid w:val="00C61644"/>
    <w:rsid w:val="00C61C6A"/>
    <w:rsid w:val="00C61CD9"/>
    <w:rsid w:val="00C6577B"/>
    <w:rsid w:val="00C67765"/>
    <w:rsid w:val="00C70F3E"/>
    <w:rsid w:val="00C72617"/>
    <w:rsid w:val="00C74A97"/>
    <w:rsid w:val="00C74BB0"/>
    <w:rsid w:val="00C7735A"/>
    <w:rsid w:val="00C77648"/>
    <w:rsid w:val="00C80375"/>
    <w:rsid w:val="00C8398C"/>
    <w:rsid w:val="00C873E0"/>
    <w:rsid w:val="00C87668"/>
    <w:rsid w:val="00C93493"/>
    <w:rsid w:val="00C940A5"/>
    <w:rsid w:val="00C97120"/>
    <w:rsid w:val="00C97D0E"/>
    <w:rsid w:val="00CA0A97"/>
    <w:rsid w:val="00CA4409"/>
    <w:rsid w:val="00CA75E0"/>
    <w:rsid w:val="00CA7B37"/>
    <w:rsid w:val="00CA7BE4"/>
    <w:rsid w:val="00CA7C97"/>
    <w:rsid w:val="00CB1753"/>
    <w:rsid w:val="00CB2A45"/>
    <w:rsid w:val="00CB6E34"/>
    <w:rsid w:val="00CB705B"/>
    <w:rsid w:val="00CC144F"/>
    <w:rsid w:val="00CC18EB"/>
    <w:rsid w:val="00CC23F8"/>
    <w:rsid w:val="00CC2997"/>
    <w:rsid w:val="00CD0D3D"/>
    <w:rsid w:val="00CD0E0C"/>
    <w:rsid w:val="00CD1233"/>
    <w:rsid w:val="00CD2075"/>
    <w:rsid w:val="00CD363E"/>
    <w:rsid w:val="00CD71D4"/>
    <w:rsid w:val="00CD755E"/>
    <w:rsid w:val="00CD76AF"/>
    <w:rsid w:val="00CE19B0"/>
    <w:rsid w:val="00CE20E9"/>
    <w:rsid w:val="00CE27C6"/>
    <w:rsid w:val="00CE3179"/>
    <w:rsid w:val="00CE3E5A"/>
    <w:rsid w:val="00CE413F"/>
    <w:rsid w:val="00CE4BE6"/>
    <w:rsid w:val="00CE5067"/>
    <w:rsid w:val="00CE5F79"/>
    <w:rsid w:val="00CE7A85"/>
    <w:rsid w:val="00CF11DB"/>
    <w:rsid w:val="00CF16BB"/>
    <w:rsid w:val="00CF5DE4"/>
    <w:rsid w:val="00CF5EC2"/>
    <w:rsid w:val="00D025AC"/>
    <w:rsid w:val="00D025DE"/>
    <w:rsid w:val="00D02C19"/>
    <w:rsid w:val="00D058CC"/>
    <w:rsid w:val="00D10ADD"/>
    <w:rsid w:val="00D110BD"/>
    <w:rsid w:val="00D12C94"/>
    <w:rsid w:val="00D1553D"/>
    <w:rsid w:val="00D15780"/>
    <w:rsid w:val="00D16D36"/>
    <w:rsid w:val="00D17631"/>
    <w:rsid w:val="00D177CD"/>
    <w:rsid w:val="00D204B0"/>
    <w:rsid w:val="00D2066F"/>
    <w:rsid w:val="00D206C9"/>
    <w:rsid w:val="00D21568"/>
    <w:rsid w:val="00D21B3B"/>
    <w:rsid w:val="00D21E31"/>
    <w:rsid w:val="00D3062A"/>
    <w:rsid w:val="00D30F42"/>
    <w:rsid w:val="00D372B0"/>
    <w:rsid w:val="00D419A0"/>
    <w:rsid w:val="00D5226A"/>
    <w:rsid w:val="00D53776"/>
    <w:rsid w:val="00D5391D"/>
    <w:rsid w:val="00D55DF5"/>
    <w:rsid w:val="00D61682"/>
    <w:rsid w:val="00D61CB1"/>
    <w:rsid w:val="00D63666"/>
    <w:rsid w:val="00D7476C"/>
    <w:rsid w:val="00D74CD6"/>
    <w:rsid w:val="00D7528A"/>
    <w:rsid w:val="00D76B88"/>
    <w:rsid w:val="00D772B1"/>
    <w:rsid w:val="00D77B8F"/>
    <w:rsid w:val="00D80C20"/>
    <w:rsid w:val="00D819D1"/>
    <w:rsid w:val="00D867BE"/>
    <w:rsid w:val="00D903ED"/>
    <w:rsid w:val="00D9104C"/>
    <w:rsid w:val="00D91A17"/>
    <w:rsid w:val="00D97821"/>
    <w:rsid w:val="00DA3F69"/>
    <w:rsid w:val="00DA3FDE"/>
    <w:rsid w:val="00DA55C5"/>
    <w:rsid w:val="00DA7DE2"/>
    <w:rsid w:val="00DB0A46"/>
    <w:rsid w:val="00DB13C6"/>
    <w:rsid w:val="00DB1B13"/>
    <w:rsid w:val="00DB2FA0"/>
    <w:rsid w:val="00DC3F53"/>
    <w:rsid w:val="00DC5C47"/>
    <w:rsid w:val="00DD0A9A"/>
    <w:rsid w:val="00DD185E"/>
    <w:rsid w:val="00DD235F"/>
    <w:rsid w:val="00DD3686"/>
    <w:rsid w:val="00DD4358"/>
    <w:rsid w:val="00DD53A3"/>
    <w:rsid w:val="00DD5612"/>
    <w:rsid w:val="00DE0AA1"/>
    <w:rsid w:val="00DE26DE"/>
    <w:rsid w:val="00DE398F"/>
    <w:rsid w:val="00DE44B3"/>
    <w:rsid w:val="00DE4DA4"/>
    <w:rsid w:val="00DE7EA9"/>
    <w:rsid w:val="00DF1A9E"/>
    <w:rsid w:val="00DF1B26"/>
    <w:rsid w:val="00DF1C83"/>
    <w:rsid w:val="00DF2247"/>
    <w:rsid w:val="00DF2EBC"/>
    <w:rsid w:val="00DF5E00"/>
    <w:rsid w:val="00DF6AC1"/>
    <w:rsid w:val="00DF7217"/>
    <w:rsid w:val="00E03312"/>
    <w:rsid w:val="00E04A4C"/>
    <w:rsid w:val="00E05023"/>
    <w:rsid w:val="00E06494"/>
    <w:rsid w:val="00E06BD2"/>
    <w:rsid w:val="00E06C1A"/>
    <w:rsid w:val="00E10B68"/>
    <w:rsid w:val="00E11D91"/>
    <w:rsid w:val="00E120F2"/>
    <w:rsid w:val="00E1607F"/>
    <w:rsid w:val="00E16924"/>
    <w:rsid w:val="00E17CDC"/>
    <w:rsid w:val="00E17E2D"/>
    <w:rsid w:val="00E221AE"/>
    <w:rsid w:val="00E22BE8"/>
    <w:rsid w:val="00E23AA8"/>
    <w:rsid w:val="00E30D7E"/>
    <w:rsid w:val="00E319DB"/>
    <w:rsid w:val="00E3482B"/>
    <w:rsid w:val="00E34F30"/>
    <w:rsid w:val="00E4119E"/>
    <w:rsid w:val="00E45E9F"/>
    <w:rsid w:val="00E46226"/>
    <w:rsid w:val="00E51535"/>
    <w:rsid w:val="00E53012"/>
    <w:rsid w:val="00E533F2"/>
    <w:rsid w:val="00E54DB8"/>
    <w:rsid w:val="00E55B45"/>
    <w:rsid w:val="00E56071"/>
    <w:rsid w:val="00E56655"/>
    <w:rsid w:val="00E61A5F"/>
    <w:rsid w:val="00E656F1"/>
    <w:rsid w:val="00E66595"/>
    <w:rsid w:val="00E66B8B"/>
    <w:rsid w:val="00E66BDC"/>
    <w:rsid w:val="00E71AB0"/>
    <w:rsid w:val="00E723E7"/>
    <w:rsid w:val="00E747A1"/>
    <w:rsid w:val="00E82225"/>
    <w:rsid w:val="00E827D9"/>
    <w:rsid w:val="00E85E27"/>
    <w:rsid w:val="00E9129B"/>
    <w:rsid w:val="00E93355"/>
    <w:rsid w:val="00E9462F"/>
    <w:rsid w:val="00E94691"/>
    <w:rsid w:val="00E967FE"/>
    <w:rsid w:val="00E9713F"/>
    <w:rsid w:val="00E97501"/>
    <w:rsid w:val="00EA05AF"/>
    <w:rsid w:val="00EA4BD4"/>
    <w:rsid w:val="00EA60D6"/>
    <w:rsid w:val="00EA7640"/>
    <w:rsid w:val="00EB2AD9"/>
    <w:rsid w:val="00EB2F44"/>
    <w:rsid w:val="00EB49E9"/>
    <w:rsid w:val="00EB4FD1"/>
    <w:rsid w:val="00EB6E95"/>
    <w:rsid w:val="00EC3A39"/>
    <w:rsid w:val="00EC3C51"/>
    <w:rsid w:val="00EC5BA3"/>
    <w:rsid w:val="00ED2B7A"/>
    <w:rsid w:val="00EE0227"/>
    <w:rsid w:val="00EE06E5"/>
    <w:rsid w:val="00EE20FF"/>
    <w:rsid w:val="00EE2421"/>
    <w:rsid w:val="00EE3F5B"/>
    <w:rsid w:val="00EE4642"/>
    <w:rsid w:val="00EE73B6"/>
    <w:rsid w:val="00EE780F"/>
    <w:rsid w:val="00EF008B"/>
    <w:rsid w:val="00EF1A27"/>
    <w:rsid w:val="00EF31E5"/>
    <w:rsid w:val="00EF44F8"/>
    <w:rsid w:val="00EF53AF"/>
    <w:rsid w:val="00EF7012"/>
    <w:rsid w:val="00F00507"/>
    <w:rsid w:val="00F04F73"/>
    <w:rsid w:val="00F061B1"/>
    <w:rsid w:val="00F06C2D"/>
    <w:rsid w:val="00F12D0F"/>
    <w:rsid w:val="00F139CC"/>
    <w:rsid w:val="00F14691"/>
    <w:rsid w:val="00F15783"/>
    <w:rsid w:val="00F169AB"/>
    <w:rsid w:val="00F171C3"/>
    <w:rsid w:val="00F21AA5"/>
    <w:rsid w:val="00F2204A"/>
    <w:rsid w:val="00F228FF"/>
    <w:rsid w:val="00F2315C"/>
    <w:rsid w:val="00F25CA3"/>
    <w:rsid w:val="00F2640C"/>
    <w:rsid w:val="00F26667"/>
    <w:rsid w:val="00F30400"/>
    <w:rsid w:val="00F326F8"/>
    <w:rsid w:val="00F3281D"/>
    <w:rsid w:val="00F32D3D"/>
    <w:rsid w:val="00F3401E"/>
    <w:rsid w:val="00F34192"/>
    <w:rsid w:val="00F355D5"/>
    <w:rsid w:val="00F35FEF"/>
    <w:rsid w:val="00F402E0"/>
    <w:rsid w:val="00F40360"/>
    <w:rsid w:val="00F41895"/>
    <w:rsid w:val="00F430DF"/>
    <w:rsid w:val="00F431D0"/>
    <w:rsid w:val="00F4742D"/>
    <w:rsid w:val="00F55D51"/>
    <w:rsid w:val="00F56A94"/>
    <w:rsid w:val="00F57413"/>
    <w:rsid w:val="00F61C1D"/>
    <w:rsid w:val="00F75D8F"/>
    <w:rsid w:val="00F8063F"/>
    <w:rsid w:val="00F80B26"/>
    <w:rsid w:val="00F83ABF"/>
    <w:rsid w:val="00F8495D"/>
    <w:rsid w:val="00F856DE"/>
    <w:rsid w:val="00F92946"/>
    <w:rsid w:val="00F941EF"/>
    <w:rsid w:val="00F960FA"/>
    <w:rsid w:val="00F9649D"/>
    <w:rsid w:val="00F97193"/>
    <w:rsid w:val="00FA3574"/>
    <w:rsid w:val="00FA466B"/>
    <w:rsid w:val="00FA4873"/>
    <w:rsid w:val="00FA51A3"/>
    <w:rsid w:val="00FA6DFD"/>
    <w:rsid w:val="00FA7654"/>
    <w:rsid w:val="00FB5287"/>
    <w:rsid w:val="00FB560C"/>
    <w:rsid w:val="00FB666E"/>
    <w:rsid w:val="00FC0038"/>
    <w:rsid w:val="00FC1E30"/>
    <w:rsid w:val="00FC4C41"/>
    <w:rsid w:val="00FC5D39"/>
    <w:rsid w:val="00FC7BB3"/>
    <w:rsid w:val="00FD6333"/>
    <w:rsid w:val="00FD77FA"/>
    <w:rsid w:val="00FE01B7"/>
    <w:rsid w:val="00FE1358"/>
    <w:rsid w:val="00FE1384"/>
    <w:rsid w:val="00FE3ADE"/>
    <w:rsid w:val="00FE4EA6"/>
    <w:rsid w:val="00FE58BF"/>
    <w:rsid w:val="00FE5C03"/>
    <w:rsid w:val="00FE6A7E"/>
    <w:rsid w:val="00FE6B90"/>
    <w:rsid w:val="00FE6C92"/>
    <w:rsid w:val="00FE6D30"/>
    <w:rsid w:val="00FE6D5B"/>
    <w:rsid w:val="00FE7829"/>
    <w:rsid w:val="00FE7BEF"/>
    <w:rsid w:val="00FF5B25"/>
    <w:rsid w:val="00FF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BE0AA7"/>
  <w15:docId w15:val="{7783753D-C227-492F-B654-8EAD35583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 normaler Absatz"/>
    <w:uiPriority w:val="1"/>
    <w:qFormat/>
    <w:rsid w:val="0093075B"/>
    <w:pPr>
      <w:spacing w:line="288" w:lineRule="auto"/>
    </w:pPr>
    <w:rPr>
      <w:rFonts w:ascii="Univers LT Pro 47 Lt Cn" w:eastAsia="Calibri" w:hAnsi="Univers LT Pro 47 Lt Cn" w:cs="Arial"/>
      <w:szCs w:val="20"/>
      <w:lang w:val="de-DE" w:bidi="de-DE"/>
    </w:rPr>
  </w:style>
  <w:style w:type="paragraph" w:styleId="berschrift1">
    <w:name w:val="heading 1"/>
    <w:basedOn w:val="Standard"/>
    <w:link w:val="berschrift1Zchn"/>
    <w:autoRedefine/>
    <w:qFormat/>
    <w:rsid w:val="005F1315"/>
    <w:pPr>
      <w:spacing w:before="360" w:after="240" w:line="320" w:lineRule="atLeast"/>
      <w:ind w:left="1418" w:hanging="1418"/>
      <w:jc w:val="both"/>
      <w:outlineLvl w:val="0"/>
    </w:pPr>
    <w:rPr>
      <w:bCs/>
      <w:sz w:val="32"/>
      <w:szCs w:val="32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Outline w14:w="0" w14:cap="flat" w14:cmpd="sng" w14:algn="ctr">
        <w14:noFill/>
        <w14:prstDash w14:val="solid"/>
        <w14:round/>
      </w14:textOutline>
    </w:rPr>
  </w:style>
  <w:style w:type="paragraph" w:styleId="berschrift2">
    <w:name w:val="heading 2"/>
    <w:basedOn w:val="berschrift1"/>
    <w:next w:val="Standard"/>
    <w:link w:val="berschrift2Zchn"/>
    <w:autoRedefine/>
    <w:qFormat/>
    <w:rsid w:val="003A2CB8"/>
    <w:pPr>
      <w:ind w:left="357" w:hanging="357"/>
      <w:outlineLvl w:val="1"/>
    </w:pPr>
    <w:rPr>
      <w:rFonts w:eastAsia="Cambria"/>
      <w:bCs w:val="0"/>
      <w:sz w:val="26"/>
      <w:szCs w:val="26"/>
    </w:rPr>
  </w:style>
  <w:style w:type="paragraph" w:styleId="berschrift3">
    <w:name w:val="heading 3"/>
    <w:basedOn w:val="Standard"/>
    <w:link w:val="berschrift3Zchn"/>
    <w:unhideWhenUsed/>
    <w:qFormat/>
    <w:rsid w:val="003F7203"/>
    <w:pPr>
      <w:keepNext/>
      <w:keepLines/>
      <w:spacing w:before="360" w:line="276" w:lineRule="auto"/>
      <w:ind w:right="130"/>
      <w:outlineLvl w:val="2"/>
    </w:pPr>
    <w:rPr>
      <w:rFonts w:eastAsiaTheme="majorEastAsia" w:cstheme="majorBidi"/>
      <w:bCs/>
      <w:color w:val="C00000"/>
    </w:rPr>
  </w:style>
  <w:style w:type="paragraph" w:styleId="berschrift4">
    <w:name w:val="heading 4"/>
    <w:basedOn w:val="Standard"/>
    <w:next w:val="Standard"/>
    <w:link w:val="berschrift4Zchn"/>
    <w:unhideWhenUsed/>
    <w:qFormat/>
    <w:rsid w:val="00CD0D3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semiHidden/>
    <w:unhideWhenUsed/>
    <w:qFormat/>
    <w:rsid w:val="00D74CD6"/>
    <w:pPr>
      <w:keepNext/>
      <w:keepLines/>
      <w:widowControl/>
      <w:autoSpaceDE/>
      <w:autoSpaceDN/>
      <w:spacing w:before="200" w:line="240" w:lineRule="auto"/>
      <w:ind w:left="1008" w:hanging="1008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4"/>
      <w:lang w:bidi="ar-SA"/>
    </w:rPr>
  </w:style>
  <w:style w:type="paragraph" w:styleId="berschrift6">
    <w:name w:val="heading 6"/>
    <w:basedOn w:val="Standard"/>
    <w:next w:val="Standard"/>
    <w:link w:val="berschrift6Zchn"/>
    <w:semiHidden/>
    <w:unhideWhenUsed/>
    <w:qFormat/>
    <w:rsid w:val="00D74CD6"/>
    <w:pPr>
      <w:keepNext/>
      <w:keepLines/>
      <w:widowControl/>
      <w:autoSpaceDE/>
      <w:autoSpaceDN/>
      <w:spacing w:before="200" w:line="240" w:lineRule="auto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bidi="ar-SA"/>
    </w:rPr>
  </w:style>
  <w:style w:type="paragraph" w:styleId="berschrift7">
    <w:name w:val="heading 7"/>
    <w:basedOn w:val="Standard"/>
    <w:next w:val="Standard"/>
    <w:link w:val="berschrift7Zchn"/>
    <w:semiHidden/>
    <w:unhideWhenUsed/>
    <w:qFormat/>
    <w:rsid w:val="00D74CD6"/>
    <w:pPr>
      <w:keepNext/>
      <w:keepLines/>
      <w:widowControl/>
      <w:autoSpaceDE/>
      <w:autoSpaceDN/>
      <w:spacing w:before="200" w:line="240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bidi="ar-SA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rsid w:val="00D74CD6"/>
    <w:pPr>
      <w:keepNext/>
      <w:keepLines/>
      <w:widowControl/>
      <w:autoSpaceDE/>
      <w:autoSpaceDN/>
      <w:spacing w:before="200" w:line="240" w:lineRule="auto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bidi="ar-SA"/>
    </w:rPr>
  </w:style>
  <w:style w:type="paragraph" w:styleId="berschrift9">
    <w:name w:val="heading 9"/>
    <w:basedOn w:val="Standard"/>
    <w:next w:val="Standard"/>
    <w:link w:val="berschrift9Zchn"/>
    <w:semiHidden/>
    <w:unhideWhenUsed/>
    <w:qFormat/>
    <w:rsid w:val="00D74CD6"/>
    <w:pPr>
      <w:keepNext/>
      <w:keepLines/>
      <w:widowControl/>
      <w:autoSpaceDE/>
      <w:autoSpaceDN/>
      <w:spacing w:before="200" w:line="240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bidi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rsid w:val="003F7203"/>
    <w:rPr>
      <w:rFonts w:ascii="Univers LT Pro 47 Lt Cn" w:eastAsiaTheme="majorEastAsia" w:hAnsi="Univers LT Pro 47 Lt Cn" w:cstheme="majorBidi"/>
      <w:bCs/>
      <w:color w:val="C00000"/>
      <w:lang w:val="de-DE" w:eastAsia="de-DE" w:bidi="de-DE"/>
    </w:rPr>
  </w:style>
  <w:style w:type="character" w:customStyle="1" w:styleId="berschrift4Zchn">
    <w:name w:val="Überschrift 4 Zchn"/>
    <w:basedOn w:val="Absatz-Standardschriftart"/>
    <w:link w:val="berschrift4"/>
    <w:rsid w:val="00CD0D3D"/>
    <w:rPr>
      <w:rFonts w:asciiTheme="majorHAnsi" w:eastAsiaTheme="majorEastAsia" w:hAnsiTheme="majorHAnsi" w:cstheme="majorBidi"/>
      <w:b/>
      <w:bCs/>
      <w:i/>
      <w:iCs/>
      <w:color w:val="4F81BD" w:themeColor="accent1"/>
      <w:lang w:val="de-DE" w:eastAsia="de-DE" w:bidi="de-DE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Verzeichnis1">
    <w:name w:val="toc 1"/>
    <w:basedOn w:val="Standard"/>
    <w:autoRedefine/>
    <w:uiPriority w:val="39"/>
    <w:qFormat/>
    <w:rsid w:val="00BF47E0"/>
    <w:pPr>
      <w:tabs>
        <w:tab w:val="right" w:leader="dot" w:pos="9340"/>
      </w:tabs>
      <w:spacing w:before="50"/>
      <w:ind w:left="575" w:hanging="439"/>
    </w:pPr>
    <w:rPr>
      <w:rFonts w:ascii="Univers LT Pro 57 Cn" w:hAnsi="Univers LT Pro 57 Cn"/>
      <w:noProof/>
      <w:szCs w:val="24"/>
    </w:rPr>
  </w:style>
  <w:style w:type="paragraph" w:styleId="Verzeichnis2">
    <w:name w:val="toc 2"/>
    <w:basedOn w:val="Standard"/>
    <w:uiPriority w:val="39"/>
    <w:qFormat/>
    <w:rsid w:val="00BF47E0"/>
    <w:pPr>
      <w:tabs>
        <w:tab w:val="right" w:leader="dot" w:pos="9340"/>
      </w:tabs>
      <w:spacing w:before="120" w:after="120"/>
      <w:ind w:left="709" w:hanging="425"/>
    </w:pPr>
    <w:rPr>
      <w:rFonts w:eastAsiaTheme="minorEastAsia" w:cstheme="minorBidi"/>
      <w:noProof/>
      <w:sz w:val="20"/>
    </w:rPr>
  </w:style>
  <w:style w:type="paragraph" w:styleId="Listenabsatz">
    <w:name w:val="List Paragraph"/>
    <w:aliases w:val="Listen mit Abstand"/>
    <w:basedOn w:val="Standard"/>
    <w:link w:val="ListenabsatzZchn"/>
    <w:autoRedefine/>
    <w:uiPriority w:val="1"/>
    <w:qFormat/>
    <w:rsid w:val="0093075B"/>
    <w:pPr>
      <w:widowControl/>
      <w:numPr>
        <w:numId w:val="30"/>
      </w:numPr>
      <w:tabs>
        <w:tab w:val="left" w:pos="457"/>
        <w:tab w:val="left" w:pos="1134"/>
      </w:tabs>
      <w:autoSpaceDE/>
      <w:autoSpaceDN/>
      <w:spacing w:before="40" w:after="120" w:line="260" w:lineRule="exact"/>
      <w:ind w:right="-6"/>
    </w:pPr>
  </w:style>
  <w:style w:type="character" w:customStyle="1" w:styleId="ListenabsatzZchn">
    <w:name w:val="Listenabsatz Zchn"/>
    <w:aliases w:val="Listen mit Abstand Zchn"/>
    <w:basedOn w:val="Absatz-Standardschriftart"/>
    <w:link w:val="Listenabsatz"/>
    <w:uiPriority w:val="1"/>
    <w:rsid w:val="0093075B"/>
    <w:rPr>
      <w:rFonts w:ascii="Univers LT Pro 47 Lt Cn" w:eastAsia="Calibri" w:hAnsi="Univers LT Pro 47 Lt Cn" w:cs="Arial"/>
      <w:szCs w:val="20"/>
      <w:lang w:val="de-DE" w:bidi="de-DE"/>
    </w:rPr>
  </w:style>
  <w:style w:type="paragraph" w:styleId="Kopfzeile">
    <w:name w:val="header"/>
    <w:basedOn w:val="Standard"/>
    <w:link w:val="KopfzeileZchn"/>
    <w:uiPriority w:val="99"/>
    <w:unhideWhenUsed/>
    <w:rsid w:val="009261CE"/>
    <w:pPr>
      <w:tabs>
        <w:tab w:val="center" w:pos="4536"/>
        <w:tab w:val="right" w:pos="9072"/>
      </w:tabs>
      <w:spacing w:before="720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9261CE"/>
    <w:rPr>
      <w:rFonts w:ascii="Univers LT Pro 47 Lt Cn" w:eastAsia="Calibri" w:hAnsi="Univers LT Pro 47 Lt Cn" w:cs="Calibri"/>
      <w:sz w:val="18"/>
      <w:lang w:val="de-DE" w:eastAsia="de-DE" w:bidi="de-DE"/>
    </w:rPr>
  </w:style>
  <w:style w:type="paragraph" w:styleId="Fuzeile">
    <w:name w:val="footer"/>
    <w:basedOn w:val="Standard"/>
    <w:link w:val="FuzeileZchn"/>
    <w:autoRedefine/>
    <w:uiPriority w:val="99"/>
    <w:unhideWhenUsed/>
    <w:qFormat/>
    <w:rsid w:val="009261CE"/>
    <w:pPr>
      <w:tabs>
        <w:tab w:val="center" w:pos="4536"/>
        <w:tab w:val="right" w:pos="9072"/>
      </w:tabs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9261CE"/>
    <w:rPr>
      <w:rFonts w:ascii="Univers LT Pro 47 Lt Cn" w:eastAsia="Calibri" w:hAnsi="Univers LT Pro 47 Lt Cn" w:cs="Calibri"/>
      <w:sz w:val="18"/>
      <w:lang w:val="de-DE" w:eastAsia="de-DE" w:bidi="de-DE"/>
    </w:rPr>
  </w:style>
  <w:style w:type="character" w:styleId="Hyperlink">
    <w:name w:val="Hyperlink"/>
    <w:basedOn w:val="Absatz-Standardschriftart"/>
    <w:uiPriority w:val="99"/>
    <w:unhideWhenUsed/>
    <w:rsid w:val="0053215E"/>
    <w:rPr>
      <w:caps w:val="0"/>
      <w:smallCaps w:val="0"/>
      <w:strike w:val="0"/>
      <w:dstrike w:val="0"/>
      <w:vanish w:val="0"/>
      <w:color w:val="C00000"/>
      <w:u w:val="single"/>
      <w:vertAlign w:val="baseline"/>
    </w:rPr>
  </w:style>
  <w:style w:type="paragraph" w:styleId="Inhaltsverzeichnisberschrift">
    <w:name w:val="TOC Heading"/>
    <w:aliases w:val="Überschrift Inhaltsverzeichnis"/>
    <w:basedOn w:val="berschrift1"/>
    <w:next w:val="Standard"/>
    <w:autoRedefine/>
    <w:uiPriority w:val="39"/>
    <w:unhideWhenUsed/>
    <w:qFormat/>
    <w:rsid w:val="00D419A0"/>
    <w:pPr>
      <w:keepNext/>
      <w:keepLines/>
      <w:widowControl/>
      <w:autoSpaceDE/>
      <w:autoSpaceDN/>
      <w:spacing w:before="480" w:line="276" w:lineRule="auto"/>
      <w:outlineLvl w:val="9"/>
    </w:pPr>
    <w:rPr>
      <w:rFonts w:eastAsiaTheme="majorEastAsia" w:cstheme="majorBidi"/>
      <w:sz w:val="38"/>
      <w:lang w:bidi="ar-SA"/>
    </w:r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A27843"/>
    <w:pPr>
      <w:tabs>
        <w:tab w:val="right" w:leader="dot" w:pos="9340"/>
      </w:tabs>
      <w:spacing w:before="120" w:after="120" w:line="240" w:lineRule="auto"/>
      <w:ind w:left="1134" w:hanging="425"/>
    </w:pPr>
    <w:rPr>
      <w:noProof/>
    </w:rPr>
  </w:style>
  <w:style w:type="character" w:styleId="Hervorhebung">
    <w:name w:val="Emphasis"/>
    <w:basedOn w:val="Absatz-Standardschriftart"/>
    <w:uiPriority w:val="20"/>
    <w:qFormat/>
    <w:rsid w:val="00A86579"/>
    <w:rPr>
      <w:rFonts w:ascii="Univers LT Pro 57 Cn" w:hAnsi="Univers LT Pro 57 Cn"/>
      <w:iCs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3A09AF"/>
    <w:pPr>
      <w:spacing w:line="240" w:lineRule="auto"/>
      <w:contextualSpacing/>
      <w:jc w:val="center"/>
    </w:pPr>
    <w:rPr>
      <w:rFonts w:eastAsiaTheme="majorEastAsia" w:cstheme="majorBidi"/>
      <w:spacing w:val="-10"/>
      <w:kern w:val="28"/>
    </w:rPr>
  </w:style>
  <w:style w:type="character" w:customStyle="1" w:styleId="TitelZchn">
    <w:name w:val="Titel Zchn"/>
    <w:basedOn w:val="Absatz-Standardschriftart"/>
    <w:link w:val="Titel"/>
    <w:uiPriority w:val="10"/>
    <w:rsid w:val="003A09AF"/>
    <w:rPr>
      <w:rFonts w:ascii="Univers LT Pro 47 Lt Cn" w:eastAsiaTheme="majorEastAsia" w:hAnsi="Univers LT Pro 47 Lt Cn" w:cstheme="majorBidi"/>
      <w:spacing w:val="-10"/>
      <w:kern w:val="28"/>
      <w:lang w:val="de-DE" w:eastAsia="de-DE" w:bidi="de-DE"/>
    </w:rPr>
  </w:style>
  <w:style w:type="paragraph" w:styleId="Untertitel">
    <w:name w:val="Subtitle"/>
    <w:aliases w:val="Titel Untertitel"/>
    <w:basedOn w:val="Standard"/>
    <w:next w:val="Standard"/>
    <w:link w:val="UntertitelZchn"/>
    <w:autoRedefine/>
    <w:qFormat/>
    <w:rsid w:val="003B1AE8"/>
    <w:pPr>
      <w:numPr>
        <w:ilvl w:val="1"/>
      </w:numPr>
      <w:spacing w:after="160"/>
    </w:pPr>
    <w:rPr>
      <w:rFonts w:eastAsiaTheme="minorEastAsia" w:cstheme="minorBidi"/>
      <w:color w:val="7F7F7F" w:themeColor="text1" w:themeTint="80"/>
      <w:spacing w:val="15"/>
      <w:sz w:val="28"/>
    </w:rPr>
  </w:style>
  <w:style w:type="character" w:customStyle="1" w:styleId="UntertitelZchn">
    <w:name w:val="Untertitel Zchn"/>
    <w:aliases w:val="Titel Untertitel Zchn"/>
    <w:basedOn w:val="Absatz-Standardschriftart"/>
    <w:link w:val="Untertitel"/>
    <w:rsid w:val="003B1AE8"/>
    <w:rPr>
      <w:rFonts w:ascii="Univers LT Pro 47 Lt Cn" w:eastAsiaTheme="minorEastAsia" w:hAnsi="Univers LT Pro 47 Lt Cn"/>
      <w:color w:val="7F7F7F" w:themeColor="text1" w:themeTint="80"/>
      <w:spacing w:val="15"/>
      <w:sz w:val="28"/>
      <w:lang w:val="de-DE" w:eastAsia="de-DE" w:bidi="de-DE"/>
    </w:rPr>
  </w:style>
  <w:style w:type="paragraph" w:customStyle="1" w:styleId="Unterberschrift">
    <w:name w:val="Unterüberschrift"/>
    <w:basedOn w:val="Standard"/>
    <w:link w:val="UnterberschriftZchn"/>
    <w:qFormat/>
    <w:rsid w:val="006234D5"/>
    <w:pPr>
      <w:widowControl/>
      <w:autoSpaceDE/>
      <w:autoSpaceDN/>
      <w:spacing w:line="440" w:lineRule="exact"/>
    </w:pPr>
    <w:rPr>
      <w:rFonts w:ascii="Arial Narrow" w:eastAsia="Times New Roman" w:hAnsi="Arial Narrow" w:cs="Times New Roman"/>
      <w:noProof/>
      <w:color w:val="004189"/>
      <w:sz w:val="28"/>
      <w:szCs w:val="28"/>
      <w:lang w:bidi="ar-SA"/>
    </w:rPr>
  </w:style>
  <w:style w:type="character" w:customStyle="1" w:styleId="UnterberschriftZchn">
    <w:name w:val="Unterüberschrift Zchn"/>
    <w:basedOn w:val="Absatz-Standardschriftart"/>
    <w:link w:val="Unterberschrift"/>
    <w:rsid w:val="006234D5"/>
    <w:rPr>
      <w:rFonts w:ascii="Arial Narrow" w:eastAsia="Times New Roman" w:hAnsi="Arial Narrow" w:cs="Times New Roman"/>
      <w:noProof/>
      <w:color w:val="004189"/>
      <w:sz w:val="28"/>
      <w:szCs w:val="28"/>
      <w:lang w:val="de-DE" w:eastAsia="de-DE"/>
    </w:rPr>
  </w:style>
  <w:style w:type="paragraph" w:customStyle="1" w:styleId="Listenabsatz2">
    <w:name w:val="Listenabsatz2"/>
    <w:aliases w:val="Listen ohne Anstand"/>
    <w:basedOn w:val="Listenabsatz"/>
    <w:link w:val="Listenabsatz2Zchn"/>
    <w:uiPriority w:val="1"/>
    <w:qFormat/>
    <w:rsid w:val="00DD3686"/>
  </w:style>
  <w:style w:type="character" w:customStyle="1" w:styleId="Listenabsatz2Zchn">
    <w:name w:val="Listenabsatz2 Zchn"/>
    <w:aliases w:val="Listen ohne Anstand Zchn"/>
    <w:basedOn w:val="ListenabsatzZchn"/>
    <w:link w:val="Listenabsatz2"/>
    <w:uiPriority w:val="1"/>
    <w:rsid w:val="00DD3686"/>
    <w:rPr>
      <w:rFonts w:ascii="Univers LT Pro 47 Lt Cn" w:eastAsia="Calibri" w:hAnsi="Univers LT Pro 47 Lt Cn" w:cs="Calibri"/>
      <w:szCs w:val="20"/>
      <w:lang w:val="de-DE" w:eastAsia="de-DE" w:bidi="de-DE"/>
    </w:rPr>
  </w:style>
  <w:style w:type="table" w:styleId="Tabellenraster">
    <w:name w:val="Table Grid"/>
    <w:basedOn w:val="NormaleTabelle"/>
    <w:rsid w:val="00AB5D37"/>
    <w:pPr>
      <w:widowControl/>
      <w:autoSpaceDE/>
      <w:autoSpaceDN/>
    </w:pPr>
    <w:rPr>
      <w:rFonts w:ascii="Arial" w:eastAsia="Calibri" w:hAnsi="Arial" w:cs="Arial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chwacheHervorhebung">
    <w:name w:val="Subtle Emphasis"/>
    <w:basedOn w:val="Absatz-Standardschriftart"/>
    <w:uiPriority w:val="19"/>
    <w:qFormat/>
    <w:rsid w:val="00CF5EC2"/>
    <w:rPr>
      <w:i/>
      <w:iCs/>
      <w:color w:val="404040" w:themeColor="text1" w:themeTint="BF"/>
    </w:rPr>
  </w:style>
  <w:style w:type="paragraph" w:styleId="Kommentarthema">
    <w:name w:val="annotation subject"/>
    <w:basedOn w:val="Standard"/>
    <w:link w:val="KommentarthemaZchn"/>
    <w:unhideWhenUsed/>
    <w:rsid w:val="00CD2075"/>
    <w:pPr>
      <w:spacing w:line="240" w:lineRule="auto"/>
    </w:pPr>
    <w:rPr>
      <w:b/>
      <w:bCs/>
      <w:sz w:val="20"/>
    </w:rPr>
  </w:style>
  <w:style w:type="character" w:customStyle="1" w:styleId="KommentarthemaZchn">
    <w:name w:val="Kommentarthema Zchn"/>
    <w:basedOn w:val="Absatz-Standardschriftart"/>
    <w:link w:val="Kommentarthema"/>
    <w:rsid w:val="00CD2075"/>
    <w:rPr>
      <w:rFonts w:ascii="Univers LT Pro 47 Lt Cn" w:eastAsia="Calibri" w:hAnsi="Univers LT Pro 47 Lt Cn" w:cs="Calibri"/>
      <w:b/>
      <w:bCs/>
      <w:sz w:val="20"/>
      <w:szCs w:val="20"/>
      <w:lang w:val="de-DE" w:eastAsia="de-DE" w:bidi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9D128A"/>
    <w:pPr>
      <w:spacing w:line="240" w:lineRule="auto"/>
    </w:pPr>
    <w:rPr>
      <w:sz w:val="18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9D128A"/>
    <w:rPr>
      <w:rFonts w:ascii="Univers LT Pro 47 Lt Cn" w:eastAsia="Calibri" w:hAnsi="Univers LT Pro 47 Lt Cn" w:cs="Calibri"/>
      <w:sz w:val="18"/>
      <w:szCs w:val="20"/>
      <w:lang w:val="de-DE" w:eastAsia="de-DE" w:bidi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9D128A"/>
    <w:rPr>
      <w:vertAlign w:val="superscript"/>
    </w:rPr>
  </w:style>
  <w:style w:type="paragraph" w:styleId="Textkrper">
    <w:name w:val="Body Text"/>
    <w:basedOn w:val="Standard"/>
    <w:link w:val="TextkrperZchn"/>
    <w:semiHidden/>
    <w:unhideWhenUsed/>
    <w:rsid w:val="00DB2FA0"/>
    <w:pPr>
      <w:widowControl/>
      <w:autoSpaceDE/>
      <w:autoSpaceDN/>
      <w:spacing w:before="60" w:after="120" w:line="240" w:lineRule="auto"/>
    </w:pPr>
    <w:rPr>
      <w:rFonts w:ascii="Arial" w:eastAsia="Times New Roman" w:hAnsi="Arial" w:cs="Times New Roman"/>
      <w:sz w:val="24"/>
      <w:szCs w:val="24"/>
      <w:lang w:bidi="ar-SA"/>
    </w:rPr>
  </w:style>
  <w:style w:type="character" w:customStyle="1" w:styleId="TextkrperZchn">
    <w:name w:val="Textkörper Zchn"/>
    <w:basedOn w:val="Absatz-Standardschriftart"/>
    <w:link w:val="Textkrper"/>
    <w:semiHidden/>
    <w:rsid w:val="00DB2FA0"/>
    <w:rPr>
      <w:rFonts w:ascii="Arial" w:eastAsia="Times New Roman" w:hAnsi="Arial" w:cs="Times New Roman"/>
      <w:sz w:val="24"/>
      <w:szCs w:val="24"/>
      <w:lang w:val="de-DE" w:eastAsia="de-DE"/>
    </w:rPr>
  </w:style>
  <w:style w:type="character" w:customStyle="1" w:styleId="berschrift5Zchn">
    <w:name w:val="Überschrift 5 Zchn"/>
    <w:basedOn w:val="Absatz-Standardschriftart"/>
    <w:link w:val="berschrift5"/>
    <w:semiHidden/>
    <w:rsid w:val="00D74CD6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de-DE" w:eastAsia="de-DE"/>
    </w:rPr>
  </w:style>
  <w:style w:type="character" w:customStyle="1" w:styleId="berschrift6Zchn">
    <w:name w:val="Überschrift 6 Zchn"/>
    <w:basedOn w:val="Absatz-Standardschriftart"/>
    <w:link w:val="berschrift6"/>
    <w:semiHidden/>
    <w:rsid w:val="00D74CD6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de-DE" w:eastAsia="de-DE"/>
    </w:rPr>
  </w:style>
  <w:style w:type="character" w:customStyle="1" w:styleId="berschrift7Zchn">
    <w:name w:val="Überschrift 7 Zchn"/>
    <w:basedOn w:val="Absatz-Standardschriftart"/>
    <w:link w:val="berschrift7"/>
    <w:semiHidden/>
    <w:rsid w:val="00D74C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de-DE" w:eastAsia="de-DE"/>
    </w:rPr>
  </w:style>
  <w:style w:type="character" w:customStyle="1" w:styleId="berschrift8Zchn">
    <w:name w:val="Überschrift 8 Zchn"/>
    <w:basedOn w:val="Absatz-Standardschriftart"/>
    <w:link w:val="berschrift8"/>
    <w:semiHidden/>
    <w:rsid w:val="00D74CD6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de-DE" w:eastAsia="de-DE"/>
    </w:rPr>
  </w:style>
  <w:style w:type="character" w:customStyle="1" w:styleId="berschrift9Zchn">
    <w:name w:val="Überschrift 9 Zchn"/>
    <w:basedOn w:val="Absatz-Standardschriftart"/>
    <w:link w:val="berschrift9"/>
    <w:semiHidden/>
    <w:rsid w:val="00D74C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 w:eastAsia="de-DE"/>
    </w:rPr>
  </w:style>
  <w:style w:type="character" w:customStyle="1" w:styleId="berschrift1Zchn">
    <w:name w:val="Überschrift 1 Zchn"/>
    <w:basedOn w:val="Absatz-Standardschriftart"/>
    <w:link w:val="berschrift1"/>
    <w:rsid w:val="005F1315"/>
    <w:rPr>
      <w:rFonts w:ascii="Univers LT Pro 47 Lt Cn" w:eastAsia="Calibri" w:hAnsi="Univers LT Pro 47 Lt Cn" w:cs="Arial"/>
      <w:bCs/>
      <w:sz w:val="32"/>
      <w:szCs w:val="32"/>
      <w:lang w:val="de-DE" w:bidi="de-DE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Outline w14:w="0" w14:cap="flat" w14:cmpd="sng" w14:algn="ctr">
        <w14:noFill/>
        <w14:prstDash w14:val="solid"/>
        <w14:round/>
      </w14:textOutline>
    </w:rPr>
  </w:style>
  <w:style w:type="character" w:customStyle="1" w:styleId="berschrift2Zchn">
    <w:name w:val="Überschrift 2 Zchn"/>
    <w:basedOn w:val="Absatz-Standardschriftart"/>
    <w:link w:val="berschrift2"/>
    <w:rsid w:val="003A2CB8"/>
    <w:rPr>
      <w:rFonts w:ascii="Univers LT Pro 47 Lt Cn" w:eastAsia="Cambria" w:hAnsi="Univers LT Pro 47 Lt Cn" w:cs="Arial"/>
      <w:b/>
      <w:color w:val="713F5D"/>
      <w:sz w:val="26"/>
      <w:szCs w:val="26"/>
      <w:lang w:val="de-DE" w:bidi="de-DE"/>
    </w:rPr>
  </w:style>
  <w:style w:type="character" w:styleId="BesuchterLink">
    <w:name w:val="FollowedHyperlink"/>
    <w:basedOn w:val="Absatz-Standardschriftart"/>
    <w:semiHidden/>
    <w:unhideWhenUsed/>
    <w:rsid w:val="0053215E"/>
    <w:rPr>
      <w:color w:val="800080" w:themeColor="followedHyperlink"/>
      <w:u w:val="single"/>
    </w:rPr>
  </w:style>
  <w:style w:type="character" w:styleId="Platzhaltertext">
    <w:name w:val="Placeholder Text"/>
    <w:basedOn w:val="Absatz-Standardschriftart"/>
    <w:uiPriority w:val="99"/>
    <w:rsid w:val="000118B3"/>
    <w:rPr>
      <w:color w:val="808080"/>
    </w:rPr>
  </w:style>
  <w:style w:type="character" w:customStyle="1" w:styleId="Formulare">
    <w:name w:val="Formulare"/>
    <w:basedOn w:val="Absatz-Standardschriftart"/>
    <w:uiPriority w:val="1"/>
    <w:rsid w:val="0012433D"/>
    <w:rPr>
      <w:rFonts w:ascii="Arial Narrow" w:hAnsi="Arial Narrow"/>
      <w:b/>
      <w:color w:val="1F497D" w:themeColor="text2"/>
      <w:sz w:val="22"/>
    </w:rPr>
  </w:style>
  <w:style w:type="paragraph" w:styleId="Listennummer">
    <w:name w:val="List Number"/>
    <w:basedOn w:val="Standard"/>
    <w:uiPriority w:val="99"/>
    <w:qFormat/>
    <w:rsid w:val="00CD2075"/>
    <w:pPr>
      <w:widowControl/>
      <w:numPr>
        <w:numId w:val="31"/>
      </w:numPr>
      <w:autoSpaceDE/>
      <w:autoSpaceDN/>
      <w:spacing w:before="80"/>
      <w:ind w:left="357" w:hanging="357"/>
      <w:contextualSpacing/>
    </w:pPr>
    <w:rPr>
      <w:sz w:val="20"/>
      <w:lang w:eastAsia="de-DE"/>
    </w:rPr>
  </w:style>
  <w:style w:type="character" w:styleId="Kommentarzeichen">
    <w:name w:val="annotation reference"/>
    <w:basedOn w:val="Absatz-Standardschriftart"/>
    <w:unhideWhenUsed/>
    <w:rsid w:val="00B55B87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B55B87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B55B87"/>
    <w:rPr>
      <w:rFonts w:ascii="Univers LT Pro 47 Lt Cn" w:eastAsia="Calibri" w:hAnsi="Univers LT Pro 47 Lt Cn" w:cs="Arial"/>
      <w:sz w:val="20"/>
      <w:szCs w:val="20"/>
      <w:lang w:val="de-DE" w:bidi="de-DE"/>
    </w:rPr>
  </w:style>
  <w:style w:type="paragraph" w:styleId="Sprechblasentext">
    <w:name w:val="Balloon Text"/>
    <w:basedOn w:val="Standard"/>
    <w:link w:val="SprechblasentextZchn"/>
    <w:semiHidden/>
    <w:unhideWhenUsed/>
    <w:rsid w:val="00B55B8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B55B87"/>
    <w:rPr>
      <w:rFonts w:ascii="Segoe UI" w:eastAsia="Calibri" w:hAnsi="Segoe UI" w:cs="Segoe UI"/>
      <w:sz w:val="18"/>
      <w:szCs w:val="18"/>
      <w:lang w:val="de-DE" w:bidi="de-DE"/>
    </w:rPr>
  </w:style>
  <w:style w:type="paragraph" w:customStyle="1" w:styleId="LutE-LvL2-Text">
    <w:name w:val="Lut.E - LvL 2 - Text"/>
    <w:basedOn w:val="Standard"/>
    <w:link w:val="LutE-LvL2-TextChar"/>
    <w:qFormat/>
    <w:rsid w:val="00A0285F"/>
    <w:pPr>
      <w:widowControl/>
      <w:autoSpaceDE/>
      <w:autoSpaceDN/>
      <w:spacing w:before="120" w:after="240" w:line="320" w:lineRule="atLeast"/>
      <w:ind w:left="567"/>
      <w:jc w:val="both"/>
    </w:pPr>
    <w:rPr>
      <w:rFonts w:ascii="Arial" w:eastAsiaTheme="minorHAnsi" w:hAnsi="Arial" w:cstheme="minorBidi"/>
      <w:szCs w:val="22"/>
      <w:lang w:bidi="ar-SA"/>
    </w:rPr>
  </w:style>
  <w:style w:type="character" w:customStyle="1" w:styleId="LutE-LvL2-TextChar">
    <w:name w:val="Lut.E - LvL 2 - Text Char"/>
    <w:basedOn w:val="Absatz-Standardschriftart"/>
    <w:link w:val="LutE-LvL2-Text"/>
    <w:rsid w:val="00A0285F"/>
    <w:rPr>
      <w:rFonts w:ascii="Arial" w:hAnsi="Arial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7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6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80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F404321CD4D4E7192FBB46BC8BDBA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C9F998-DB10-4A6D-8108-DF3BF496AD28}"/>
      </w:docPartPr>
      <w:docPartBody>
        <w:p w:rsidR="00E41462" w:rsidRDefault="002E213A" w:rsidP="002E213A">
          <w:pPr>
            <w:pStyle w:val="9F404321CD4D4E7192FBB46BC8BDBAB3"/>
          </w:pPr>
          <w:r>
            <w:rPr>
              <w:rStyle w:val="Platzhaltertext"/>
              <w:color w:val="F2CEED" w:themeColor="accent5" w:themeTint="33"/>
              <w:shd w:val="clear" w:color="auto" w:fill="F2CEED" w:themeFill="accent5" w:themeFillTint="33"/>
            </w:rPr>
            <w:t>Klicken Sie hier, um Text einzugeben.</w:t>
          </w:r>
        </w:p>
      </w:docPartBody>
    </w:docPart>
    <w:docPart>
      <w:docPartPr>
        <w:name w:val="E1511B2545F542F2BAB03436A4D365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6F4760-2389-450D-A21A-4F296CBC999C}"/>
      </w:docPartPr>
      <w:docPartBody>
        <w:p w:rsidR="00A768F3" w:rsidRDefault="000D24A4" w:rsidP="000D24A4">
          <w:pPr>
            <w:pStyle w:val="E1511B2545F542F2BAB03436A4D365D3"/>
          </w:pPr>
          <w:r>
            <w:rPr>
              <w:rStyle w:val="Platzhaltertext"/>
              <w:rFonts w:eastAsiaTheme="minorHAnsi"/>
              <w:sz w:val="20"/>
              <w:szCs w:val="20"/>
              <w:u w:val="single"/>
            </w:rPr>
            <w:t xml:space="preserve">Bitte Unternehmensnamen </w:t>
          </w:r>
          <w:r>
            <w:rPr>
              <w:rStyle w:val="Platzhaltertext"/>
              <w:sz w:val="20"/>
              <w:szCs w:val="20"/>
              <w:u w:val="single"/>
            </w:rPr>
            <w:t>eingeben.</w:t>
          </w:r>
        </w:p>
      </w:docPartBody>
    </w:docPart>
    <w:docPart>
      <w:docPartPr>
        <w:name w:val="A0DB610F41624951BF2691105A8ED8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84B8EF-C1F3-45C7-BD43-1A6D02DD1C2F}"/>
      </w:docPartPr>
      <w:docPartBody>
        <w:p w:rsidR="00A768F3" w:rsidRDefault="000D24A4" w:rsidP="000D24A4">
          <w:pPr>
            <w:pStyle w:val="A0DB610F41624951BF2691105A8ED816"/>
          </w:pPr>
          <w:r>
            <w:rPr>
              <w:rStyle w:val="Platzhaltertext"/>
              <w:sz w:val="20"/>
              <w:szCs w:val="20"/>
              <w:u w:val="single"/>
            </w:rPr>
            <w:t>Klicken oder tippen Sie hier, um Text einzugeben.</w:t>
          </w:r>
        </w:p>
      </w:docPartBody>
    </w:docPart>
    <w:docPart>
      <w:docPartPr>
        <w:name w:val="455FD70E177947B38A5DFB6CB486F7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3E775-72B3-4139-8163-3C62A01FE225}"/>
      </w:docPartPr>
      <w:docPartBody>
        <w:p w:rsidR="00A768F3" w:rsidRDefault="000D24A4" w:rsidP="000D24A4">
          <w:pPr>
            <w:pStyle w:val="455FD70E177947B38A5DFB6CB486F702"/>
          </w:pPr>
          <w:r>
            <w:rPr>
              <w:rStyle w:val="Platzhaltertext"/>
              <w:sz w:val="20"/>
              <w:szCs w:val="20"/>
              <w:u w:val="single"/>
            </w:rPr>
            <w:t>Klicken oder tippen Sie hier, um Text einzugeben.</w:t>
          </w:r>
        </w:p>
      </w:docPartBody>
    </w:docPart>
    <w:docPart>
      <w:docPartPr>
        <w:name w:val="3F8C18C45D734F6A95442F6BA6DD9A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2EFC83-40D7-4A8A-BD13-0DECFD18C817}"/>
      </w:docPartPr>
      <w:docPartBody>
        <w:p w:rsidR="00A768F3" w:rsidRDefault="000D24A4" w:rsidP="000D24A4">
          <w:pPr>
            <w:pStyle w:val="3F8C18C45D734F6A95442F6BA6DD9A1A"/>
          </w:pPr>
          <w:r>
            <w:rPr>
              <w:rStyle w:val="Platzhaltertext"/>
              <w:sz w:val="20"/>
              <w:szCs w:val="20"/>
              <w:u w:val="single"/>
            </w:rPr>
            <w:t>Klicken oder tippen Sie hier, um Text einzugeben.</w:t>
          </w:r>
        </w:p>
      </w:docPartBody>
    </w:docPart>
    <w:docPart>
      <w:docPartPr>
        <w:name w:val="88DC66AD5AAE45BCB072346B73D64F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1C5FE2-F646-475B-A608-CBA74F4385E1}"/>
      </w:docPartPr>
      <w:docPartBody>
        <w:p w:rsidR="00A768F3" w:rsidRDefault="000D24A4" w:rsidP="000D24A4">
          <w:pPr>
            <w:pStyle w:val="88DC66AD5AAE45BCB072346B73D64FE2"/>
          </w:pPr>
          <w:r>
            <w:rPr>
              <w:rStyle w:val="Platzhaltertext"/>
              <w:sz w:val="20"/>
              <w:szCs w:val="20"/>
              <w:u w:val="single"/>
            </w:rPr>
            <w:t>Klicken oder tippen Sie hier, um Text einzugeben.</w:t>
          </w:r>
        </w:p>
      </w:docPartBody>
    </w:docPart>
    <w:docPart>
      <w:docPartPr>
        <w:name w:val="B9D75EF72D65471AAAD3F5EEA1D0F5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3AAA30-D018-4E9E-9612-A69417D4096E}"/>
      </w:docPartPr>
      <w:docPartBody>
        <w:p w:rsidR="00A768F3" w:rsidRDefault="000D24A4" w:rsidP="000D24A4">
          <w:pPr>
            <w:pStyle w:val="B9D75EF72D65471AAAD3F5EEA1D0F5C8"/>
          </w:pPr>
          <w:r>
            <w:rPr>
              <w:rStyle w:val="Platzhaltertext"/>
              <w:rFonts w:eastAsiaTheme="minorHAnsi"/>
              <w:sz w:val="20"/>
              <w:szCs w:val="20"/>
              <w:u w:val="single"/>
            </w:rPr>
            <w:t>Klicken oder tippen Sie hier, um Zahl eingeben.</w:t>
          </w:r>
        </w:p>
      </w:docPartBody>
    </w:docPart>
    <w:docPart>
      <w:docPartPr>
        <w:name w:val="868628DE598345F59A762AFFEFFA00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72AB78-60F1-4787-9522-00D68606D0DB}"/>
      </w:docPartPr>
      <w:docPartBody>
        <w:p w:rsidR="00A768F3" w:rsidRDefault="000D24A4" w:rsidP="000D24A4">
          <w:pPr>
            <w:pStyle w:val="868628DE598345F59A762AFFEFFA00CA"/>
          </w:pPr>
          <w:r>
            <w:rPr>
              <w:rStyle w:val="Platzhaltertext"/>
              <w:rFonts w:eastAsiaTheme="minorHAnsi"/>
              <w:sz w:val="20"/>
              <w:szCs w:val="20"/>
              <w:u w:val="single"/>
            </w:rPr>
            <w:t>Klicken oder tippen Sie hier, um Zahl eingeben.</w:t>
          </w:r>
        </w:p>
      </w:docPartBody>
    </w:docPart>
    <w:docPart>
      <w:docPartPr>
        <w:name w:val="7ACD9412308042D88CA2DC867C9F01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96C53C-C102-4B83-8375-9B0B6FD32D7B}"/>
      </w:docPartPr>
      <w:docPartBody>
        <w:p w:rsidR="00A768F3" w:rsidRDefault="000D24A4" w:rsidP="000D24A4">
          <w:pPr>
            <w:pStyle w:val="7ACD9412308042D88CA2DC867C9F01CF"/>
          </w:pPr>
          <w:r>
            <w:rPr>
              <w:rStyle w:val="Platzhaltertext"/>
              <w:sz w:val="20"/>
              <w:szCs w:val="20"/>
              <w:u w:val="single"/>
            </w:rPr>
            <w:t>Klicken oder tippen Sie hier, um Text einzugeben.</w:t>
          </w:r>
        </w:p>
      </w:docPartBody>
    </w:docPart>
    <w:docPart>
      <w:docPartPr>
        <w:name w:val="7EDC9C06DEAC4C7A8D9D38FCDDC098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CCC225-3199-4EDB-AC44-AA3ADC02C1B1}"/>
      </w:docPartPr>
      <w:docPartBody>
        <w:p w:rsidR="00A768F3" w:rsidRDefault="000D24A4" w:rsidP="000D24A4">
          <w:pPr>
            <w:pStyle w:val="7EDC9C06DEAC4C7A8D9D38FCDDC0988E"/>
          </w:pPr>
          <w:r>
            <w:rPr>
              <w:rStyle w:val="Platzhaltertext"/>
              <w:sz w:val="20"/>
              <w:szCs w:val="20"/>
              <w:u w:val="single"/>
            </w:rPr>
            <w:t>Klicken oder tippen Sie hier, um Text einzugeben.</w:t>
          </w:r>
        </w:p>
      </w:docPartBody>
    </w:docPart>
    <w:docPart>
      <w:docPartPr>
        <w:name w:val="0135D21057784D33A159153A6F1B1C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662FEE-2CE2-4FC3-86E9-123123C6F957}"/>
      </w:docPartPr>
      <w:docPartBody>
        <w:p w:rsidR="00A768F3" w:rsidRDefault="000D24A4" w:rsidP="000D24A4">
          <w:pPr>
            <w:pStyle w:val="0135D21057784D33A159153A6F1B1C8B"/>
          </w:pPr>
          <w:r>
            <w:rPr>
              <w:rStyle w:val="Platzhaltertext"/>
              <w:sz w:val="20"/>
              <w:szCs w:val="20"/>
              <w:u w:val="single"/>
            </w:rPr>
            <w:t>Klicken oder tippen Sie hier, um Text einzugeben.</w:t>
          </w:r>
        </w:p>
      </w:docPartBody>
    </w:docPart>
    <w:docPart>
      <w:docPartPr>
        <w:name w:val="744142C7277C45F287BAC135266EFB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143BA6-425F-443E-9333-E907B0443D83}"/>
      </w:docPartPr>
      <w:docPartBody>
        <w:p w:rsidR="00A768F3" w:rsidRDefault="000D24A4" w:rsidP="000D24A4">
          <w:pPr>
            <w:pStyle w:val="744142C7277C45F287BAC135266EFB8F"/>
          </w:pPr>
          <w:r>
            <w:rPr>
              <w:rStyle w:val="Platzhaltertext"/>
              <w:rFonts w:eastAsiaTheme="minorHAnsi"/>
              <w:sz w:val="20"/>
              <w:szCs w:val="20"/>
              <w:u w:val="single"/>
            </w:rPr>
            <w:t>Klicken oder tippen Sie hier, um Zahl eingeben.</w:t>
          </w:r>
        </w:p>
      </w:docPartBody>
    </w:docPart>
    <w:docPart>
      <w:docPartPr>
        <w:name w:val="36FF8DB7A29A46FA9310E8B80FE8D8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556940-0BF0-4BBF-82CC-BC9F47506658}"/>
      </w:docPartPr>
      <w:docPartBody>
        <w:p w:rsidR="00A768F3" w:rsidRDefault="000D24A4" w:rsidP="000D24A4">
          <w:pPr>
            <w:pStyle w:val="36FF8DB7A29A46FA9310E8B80FE8D857"/>
          </w:pPr>
          <w:r>
            <w:rPr>
              <w:rStyle w:val="Platzhaltertext"/>
              <w:rFonts w:eastAsiaTheme="minorHAnsi"/>
              <w:sz w:val="20"/>
              <w:szCs w:val="20"/>
              <w:u w:val="single"/>
            </w:rPr>
            <w:t>Klicken oder tippen Sie hier, um Zahl eingeben.</w:t>
          </w:r>
        </w:p>
      </w:docPartBody>
    </w:docPart>
    <w:docPart>
      <w:docPartPr>
        <w:name w:val="E453C22911EA48C5BB6FC99C3C3B14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A57FB3-AD5D-4C52-9A24-C93DFA90D4C8}"/>
      </w:docPartPr>
      <w:docPartBody>
        <w:p w:rsidR="00A768F3" w:rsidRDefault="000D24A4" w:rsidP="000D24A4">
          <w:pPr>
            <w:pStyle w:val="E453C22911EA48C5BB6FC99C3C3B14E2"/>
          </w:pPr>
          <w:r>
            <w:rPr>
              <w:rStyle w:val="Platzhaltertext"/>
              <w:sz w:val="20"/>
              <w:szCs w:val="20"/>
              <w:u w:val="single"/>
            </w:rPr>
            <w:t>Klicken oder tippen Sie hier, um Text einzugeben.</w:t>
          </w:r>
        </w:p>
      </w:docPartBody>
    </w:docPart>
    <w:docPart>
      <w:docPartPr>
        <w:name w:val="4C56E785EB9B4599A33F11B52A18FD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20AB9B-6AD2-4335-8589-91D94E3D6A1B}"/>
      </w:docPartPr>
      <w:docPartBody>
        <w:p w:rsidR="00A768F3" w:rsidRDefault="000D24A4" w:rsidP="000D24A4">
          <w:pPr>
            <w:pStyle w:val="4C56E785EB9B4599A33F11B52A18FD28"/>
          </w:pPr>
          <w:r>
            <w:rPr>
              <w:rStyle w:val="Platzhaltertext"/>
              <w:sz w:val="20"/>
              <w:szCs w:val="20"/>
              <w:u w:val="single"/>
            </w:rPr>
            <w:t>Klicken oder tippen Sie hier, um Text einzugeben.</w:t>
          </w:r>
        </w:p>
      </w:docPartBody>
    </w:docPart>
    <w:docPart>
      <w:docPartPr>
        <w:name w:val="C9CF2E018D4C41218219FB522E0FC9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521E08-15F9-4F91-8819-0713220D957F}"/>
      </w:docPartPr>
      <w:docPartBody>
        <w:p w:rsidR="00A768F3" w:rsidRDefault="000D24A4" w:rsidP="000D24A4">
          <w:pPr>
            <w:pStyle w:val="C9CF2E018D4C41218219FB522E0FC962"/>
          </w:pPr>
          <w:r>
            <w:rPr>
              <w:rStyle w:val="Platzhaltertext"/>
              <w:sz w:val="20"/>
              <w:szCs w:val="20"/>
              <w:u w:val="single"/>
            </w:rPr>
            <w:t>Klicken oder tippen Sie hier, um Text einzugeben.</w:t>
          </w:r>
        </w:p>
      </w:docPartBody>
    </w:docPart>
    <w:docPart>
      <w:docPartPr>
        <w:name w:val="D44F735A1F55422784220D1504E609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5EF8DF-21D4-45B1-8CFF-9024AEEE6FDA}"/>
      </w:docPartPr>
      <w:docPartBody>
        <w:p w:rsidR="00A768F3" w:rsidRDefault="000D24A4" w:rsidP="000D24A4">
          <w:pPr>
            <w:pStyle w:val="D44F735A1F55422784220D1504E6097F"/>
          </w:pPr>
          <w:r>
            <w:rPr>
              <w:rStyle w:val="Platzhaltertext"/>
              <w:rFonts w:eastAsiaTheme="minorHAnsi"/>
              <w:sz w:val="20"/>
              <w:szCs w:val="20"/>
              <w:u w:val="single"/>
            </w:rPr>
            <w:t>Klicken oder tippen Sie hier, um Zahl eingeben.</w:t>
          </w:r>
        </w:p>
      </w:docPartBody>
    </w:docPart>
    <w:docPart>
      <w:docPartPr>
        <w:name w:val="F9EA22A3FE4B4B90928597B1E1861C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CE65A5-547C-4DA7-A726-DBEA4F8D55FC}"/>
      </w:docPartPr>
      <w:docPartBody>
        <w:p w:rsidR="00A768F3" w:rsidRDefault="000D24A4" w:rsidP="000D24A4">
          <w:pPr>
            <w:pStyle w:val="F9EA22A3FE4B4B90928597B1E1861C57"/>
          </w:pPr>
          <w:r>
            <w:rPr>
              <w:rStyle w:val="Platzhaltertext"/>
              <w:rFonts w:eastAsiaTheme="minorHAnsi"/>
              <w:sz w:val="20"/>
              <w:szCs w:val="20"/>
              <w:u w:val="single"/>
            </w:rPr>
            <w:t>Klicken oder tippen Sie hier, um Zahl eingeben.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agoNoRegularCELf-Roman">
    <w:charset w:val="EE"/>
    <w:family w:val="auto"/>
    <w:pitch w:val="variable"/>
    <w:sig w:usb0="80000027" w:usb1="00000000" w:usb2="00000000" w:usb3="00000000" w:csb0="00000002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Pro 47 Lt Cn">
    <w:altName w:val="Arial"/>
    <w:panose1 w:val="00000000000000000000"/>
    <w:charset w:val="00"/>
    <w:family w:val="swiss"/>
    <w:notTrueType/>
    <w:pitch w:val="variable"/>
    <w:sig w:usb0="00000001" w:usb1="5000205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LT Pro 57 Cn">
    <w:altName w:val="Arial"/>
    <w:panose1 w:val="00000000000000000000"/>
    <w:charset w:val="00"/>
    <w:family w:val="swiss"/>
    <w:notTrueType/>
    <w:pitch w:val="variable"/>
    <w:sig w:usb0="00000001" w:usb1="5000205B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47 LightCn">
    <w:altName w:val="Calibri"/>
    <w:charset w:val="00"/>
    <w:family w:val="swiss"/>
    <w:pitch w:val="variable"/>
    <w:sig w:usb0="80000027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13A"/>
    <w:rsid w:val="000369CB"/>
    <w:rsid w:val="00094738"/>
    <w:rsid w:val="000D24A4"/>
    <w:rsid w:val="00113740"/>
    <w:rsid w:val="001241CF"/>
    <w:rsid w:val="00124A38"/>
    <w:rsid w:val="002429D8"/>
    <w:rsid w:val="002A608D"/>
    <w:rsid w:val="002B678E"/>
    <w:rsid w:val="002D734A"/>
    <w:rsid w:val="002E213A"/>
    <w:rsid w:val="00352D10"/>
    <w:rsid w:val="00384C8C"/>
    <w:rsid w:val="003F7672"/>
    <w:rsid w:val="0045080A"/>
    <w:rsid w:val="004952EF"/>
    <w:rsid w:val="004B4CA1"/>
    <w:rsid w:val="005E62CA"/>
    <w:rsid w:val="00651898"/>
    <w:rsid w:val="00664E84"/>
    <w:rsid w:val="007B0A7B"/>
    <w:rsid w:val="007B4BFC"/>
    <w:rsid w:val="008A75E3"/>
    <w:rsid w:val="00940F05"/>
    <w:rsid w:val="00971CFF"/>
    <w:rsid w:val="009B2598"/>
    <w:rsid w:val="00A768F3"/>
    <w:rsid w:val="00A86899"/>
    <w:rsid w:val="00A93D61"/>
    <w:rsid w:val="00AC59B7"/>
    <w:rsid w:val="00BD4974"/>
    <w:rsid w:val="00C23606"/>
    <w:rsid w:val="00CE5F79"/>
    <w:rsid w:val="00D025AC"/>
    <w:rsid w:val="00DF08CE"/>
    <w:rsid w:val="00E24B67"/>
    <w:rsid w:val="00E41462"/>
    <w:rsid w:val="00EA0BFB"/>
    <w:rsid w:val="00EF3DF0"/>
    <w:rsid w:val="00F75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rsid w:val="000D24A4"/>
  </w:style>
  <w:style w:type="paragraph" w:customStyle="1" w:styleId="9F404321CD4D4E7192FBB46BC8BDBAB3">
    <w:name w:val="9F404321CD4D4E7192FBB46BC8BDBAB3"/>
    <w:rsid w:val="002E213A"/>
  </w:style>
  <w:style w:type="paragraph" w:customStyle="1" w:styleId="E1511B2545F542F2BAB03436A4D365D3">
    <w:name w:val="E1511B2545F542F2BAB03436A4D365D3"/>
    <w:rsid w:val="000D24A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0DB610F41624951BF2691105A8ED816">
    <w:name w:val="A0DB610F41624951BF2691105A8ED816"/>
    <w:rsid w:val="000D24A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55FD70E177947B38A5DFB6CB486F702">
    <w:name w:val="455FD70E177947B38A5DFB6CB486F702"/>
    <w:rsid w:val="000D24A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F8C18C45D734F6A95442F6BA6DD9A1A">
    <w:name w:val="3F8C18C45D734F6A95442F6BA6DD9A1A"/>
    <w:rsid w:val="000D24A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8DC66AD5AAE45BCB072346B73D64FE2">
    <w:name w:val="88DC66AD5AAE45BCB072346B73D64FE2"/>
    <w:rsid w:val="000D24A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9D75EF72D65471AAAD3F5EEA1D0F5C8">
    <w:name w:val="B9D75EF72D65471AAAD3F5EEA1D0F5C8"/>
    <w:rsid w:val="000D24A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68628DE598345F59A762AFFEFFA00CA">
    <w:name w:val="868628DE598345F59A762AFFEFFA00CA"/>
    <w:rsid w:val="000D24A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ACD9412308042D88CA2DC867C9F01CF">
    <w:name w:val="7ACD9412308042D88CA2DC867C9F01CF"/>
    <w:rsid w:val="000D24A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EDC9C06DEAC4C7A8D9D38FCDDC0988E">
    <w:name w:val="7EDC9C06DEAC4C7A8D9D38FCDDC0988E"/>
    <w:rsid w:val="000D24A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135D21057784D33A159153A6F1B1C8B">
    <w:name w:val="0135D21057784D33A159153A6F1B1C8B"/>
    <w:rsid w:val="000D24A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44142C7277C45F287BAC135266EFB8F">
    <w:name w:val="744142C7277C45F287BAC135266EFB8F"/>
    <w:rsid w:val="000D24A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6FF8DB7A29A46FA9310E8B80FE8D857">
    <w:name w:val="36FF8DB7A29A46FA9310E8B80FE8D857"/>
    <w:rsid w:val="000D24A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453C22911EA48C5BB6FC99C3C3B14E2">
    <w:name w:val="E453C22911EA48C5BB6FC99C3C3B14E2"/>
    <w:rsid w:val="000D24A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C56E785EB9B4599A33F11B52A18FD28">
    <w:name w:val="4C56E785EB9B4599A33F11B52A18FD28"/>
    <w:rsid w:val="000D24A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9CF2E018D4C41218219FB522E0FC962">
    <w:name w:val="C9CF2E018D4C41218219FB522E0FC962"/>
    <w:rsid w:val="000D24A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44F735A1F55422784220D1504E6097F">
    <w:name w:val="D44F735A1F55422784220D1504E6097F"/>
    <w:rsid w:val="000D24A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9EA22A3FE4B4B90928597B1E1861C57">
    <w:name w:val="F9EA22A3FE4B4B90928597B1E1861C57"/>
    <w:rsid w:val="000D24A4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B39F637E445C45AC412C84322877E7" ma:contentTypeVersion="12" ma:contentTypeDescription="Ein neues Dokument erstellen." ma:contentTypeScope="" ma:versionID="0d9e30f293ca14aabab6f0472d6f4afd">
  <xsd:schema xmlns:xsd="http://www.w3.org/2001/XMLSchema" xmlns:xs="http://www.w3.org/2001/XMLSchema" xmlns:p="http://schemas.microsoft.com/office/2006/metadata/properties" xmlns:ns2="032ebb8e-904d-4b77-8a27-db96f02ea9a9" xmlns:ns3="bfbd663a-8d77-427a-a8ac-46e42f4aac77" targetNamespace="http://schemas.microsoft.com/office/2006/metadata/properties" ma:root="true" ma:fieldsID="ae96eff1b305f94379e9b85acf2ab850" ns2:_="" ns3:_="">
    <xsd:import namespace="032ebb8e-904d-4b77-8a27-db96f02ea9a9"/>
    <xsd:import namespace="bfbd663a-8d77-427a-a8ac-46e42f4aac7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ebb8e-904d-4b77-8a27-db96f02ea9a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d663a-8d77-427a-a8ac-46e42f4aac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7B9F12-74C4-4385-BB2A-C822A16FD7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74E457-6E39-416B-964B-F69D5AACD7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EAC1A5-45BF-4F42-9D78-3BBBE132A2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DAB3762-FD28-402D-A28D-2D646BDECD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2ebb8e-904d-4b77-8a27-db96f02ea9a9"/>
    <ds:schemaRef ds:uri="bfbd663a-8d77-427a-a8ac-46e42f4aa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~WRL0033.tmp</Template>
  <TotalTime>0</TotalTime>
  <Pages>2</Pages>
  <Words>279</Words>
  <Characters>2122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BIG Unternehemensgruppe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LUTHER</dc:creator>
  <cp:keywords/>
  <dc:description/>
  <cp:lastModifiedBy>Zander, Stefan</cp:lastModifiedBy>
  <cp:revision>4</cp:revision>
  <cp:lastPrinted>2022-08-02T14:47:00Z</cp:lastPrinted>
  <dcterms:created xsi:type="dcterms:W3CDTF">2026-02-05T13:40:00Z</dcterms:created>
  <dcterms:modified xsi:type="dcterms:W3CDTF">2026-04-28T10:10:00Z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2018-08-15T00:00:00Z</vt:filetime>
  </property>
  <property fmtid="{D5CDD505-2E9C-101B-9397-08002B2CF9AE}" pid="5" name="ContentTypeId">
    <vt:lpwstr>0x01010079B39F637E445C45AC412C84322877E7</vt:lpwstr>
  </property>
</Properties>
</file>